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694" w:rsidRDefault="00B07694">
      <w:r>
        <w:rPr>
          <w:noProof/>
          <w:lang w:eastAsia="tr-TR"/>
        </w:rPr>
        <w:pict>
          <v:rect id="_x0000_s1026" style="position:absolute;margin-left:-45.35pt;margin-top:-10.85pt;width:543pt;height:18.75pt;z-index:251633152">
            <v:textbox>
              <w:txbxContent>
                <w:p w:rsidR="00B07694" w:rsidRPr="006357CA" w:rsidRDefault="00B07694" w:rsidP="00BF112B">
                  <w:pPr>
                    <w:rPr>
                      <w:b/>
                    </w:rPr>
                  </w:pPr>
                  <w:r w:rsidRPr="006357CA">
                    <w:rPr>
                      <w:b/>
                    </w:rPr>
                    <w:t xml:space="preserve">ADI, SOYADI:                                         </w:t>
                  </w:r>
                  <w:r>
                    <w:rPr>
                      <w:b/>
                    </w:rPr>
                    <w:t xml:space="preserve">     </w:t>
                  </w:r>
                  <w:r w:rsidRPr="006357CA">
                    <w:rPr>
                      <w:b/>
                    </w:rPr>
                    <w:t xml:space="preserve">    NO:        </w:t>
                  </w:r>
                  <w:r>
                    <w:rPr>
                      <w:b/>
                    </w:rPr>
                    <w:t xml:space="preserve">        </w:t>
                  </w:r>
                  <w:r w:rsidRPr="006357CA">
                    <w:rPr>
                      <w:b/>
                    </w:rPr>
                    <w:t xml:space="preserve">PUAN:                 </w:t>
                  </w:r>
                  <w:r>
                    <w:rPr>
                      <w:b/>
                    </w:rPr>
                    <w:t xml:space="preserve">                         </w:t>
                  </w:r>
                  <w:r w:rsidRPr="006357CA">
                    <w:rPr>
                      <w:b/>
                    </w:rPr>
                    <w:t>NOT:</w:t>
                  </w:r>
                  <w:r>
                    <w:rPr>
                      <w:b/>
                    </w:rPr>
                    <w:t xml:space="preserve">                 TARİH:26/04/2011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7" style="position:absolute;margin-left:-45.35pt;margin-top:-46.1pt;width:543pt;height:35.25pt;z-index:251632128">
            <v:textbox>
              <w:txbxContent>
                <w:p w:rsidR="00B07694" w:rsidRDefault="00B07694" w:rsidP="00BF112B">
                  <w:pPr>
                    <w:jc w:val="center"/>
                    <w:rPr>
                      <w:b/>
                    </w:rPr>
                  </w:pPr>
                  <w:r w:rsidRPr="006357CA">
                    <w:rPr>
                      <w:b/>
                    </w:rPr>
                    <w:t>ŞEHİT PİYADE ER NEZİR AKGÜL İLKÖĞRETİM OKULU 2010 – 2011 EĞİTİM ÖĞRETİM YILI</w:t>
                  </w:r>
                  <w:r>
                    <w:rPr>
                      <w:b/>
                    </w:rPr>
                    <w:t xml:space="preserve">                                                      4 – D SINIFI II. DÖNEM II. MATEMATİK SINAVI</w:t>
                  </w:r>
                </w:p>
                <w:p w:rsidR="00B07694" w:rsidRPr="006357CA" w:rsidRDefault="00B07694" w:rsidP="00BF112B">
                  <w:pPr>
                    <w:jc w:val="center"/>
                    <w:rPr>
                      <w:b/>
                    </w:rPr>
                  </w:pPr>
                </w:p>
              </w:txbxContent>
            </v:textbox>
          </v:rect>
        </w:pict>
      </w:r>
    </w:p>
    <w:p w:rsidR="00B07694" w:rsidRPr="00FF61EC" w:rsidRDefault="00B07694">
      <w:pPr>
        <w:rPr>
          <w:b/>
          <w:i/>
          <w:u w:val="single"/>
        </w:rPr>
      </w:pPr>
      <w:r w:rsidRPr="00FF61EC">
        <w:rPr>
          <w:b/>
          <w:i/>
          <w:u w:val="single"/>
        </w:rPr>
        <w:t>1.Aşağıdaki ondalık sayıların okunuşlarını, okunuşları verilenlerin rakamlarını yazın.</w:t>
      </w:r>
    </w:p>
    <w:p w:rsidR="00B07694" w:rsidRDefault="00B07694">
      <w:r>
        <w:t>0,006:                                                                               8,07:                                                                              5,102:                                                                                 9,9:                                                                                                              3,03:                                                                                             sıfır tam yüzde beş:                                                             beş tam binde beş:                                                                      iki tam onda iki:                                                                 beş tam binde kırk üç:                                                                   altı tam yüzde altı:</w:t>
      </w:r>
    </w:p>
    <w:p w:rsidR="00B07694" w:rsidRPr="00985B01" w:rsidRDefault="00B07694">
      <w:pPr>
        <w:rPr>
          <w:b/>
          <w:i/>
          <w:u w:val="single"/>
        </w:rPr>
      </w:pPr>
      <w:r w:rsidRPr="00985B01">
        <w:rPr>
          <w:b/>
          <w:i/>
          <w:u w:val="single"/>
        </w:rPr>
        <w:t>2.Aşağıda verilen ondalık kesirleri aynı sayı doğrusu üstünde gösterin.</w:t>
      </w:r>
    </w:p>
    <w:p w:rsidR="00B07694" w:rsidRDefault="00B07694">
      <w:r>
        <w:t xml:space="preserve">                 0,5 – 1,1 – 1,7 – 2,3 – 2,5 </w:t>
      </w:r>
    </w:p>
    <w:p w:rsidR="00B07694" w:rsidRDefault="00B07694"/>
    <w:p w:rsidR="00B07694" w:rsidRPr="00985B01" w:rsidRDefault="00B07694">
      <w:pPr>
        <w:rPr>
          <w:b/>
          <w:i/>
          <w:u w:val="single"/>
        </w:rPr>
      </w:pPr>
      <w:r w:rsidRPr="00985B01">
        <w:rPr>
          <w:b/>
          <w:i/>
          <w:u w:val="single"/>
        </w:rPr>
        <w:t>3.Aşağıdaki uzunluk ölçülerini çevirin.</w:t>
      </w:r>
    </w:p>
    <w:p w:rsidR="00B07694" w:rsidRDefault="00B07694">
      <w:r>
        <w:t>450cm:………………………….m  500mm:…………………………m 790m:……………………………km  600m:……………………………mm  35km:…………………………..m</w:t>
      </w:r>
    </w:p>
    <w:p w:rsidR="00B07694" w:rsidRDefault="00B07694">
      <w:pPr>
        <w:rPr>
          <w:b/>
          <w:i/>
          <w:u w:val="single"/>
        </w:rPr>
      </w:pPr>
      <w:r w:rsidRPr="00E804B3">
        <w:rPr>
          <w:b/>
          <w:i/>
          <w:u w:val="single"/>
        </w:rPr>
        <w:t>4.Aşağıdaki işlemleri yapınız.</w:t>
      </w:r>
    </w:p>
    <w:p w:rsidR="00B07694" w:rsidRDefault="00B07694">
      <w:pPr>
        <w:rPr>
          <w:rFonts w:eastAsia="PMingLiU"/>
          <w:sz w:val="28"/>
          <w:szCs w:val="28"/>
        </w:rPr>
      </w:pPr>
      <w:r>
        <w:rPr>
          <w:rFonts w:eastAsia="PMingLiU"/>
        </w:rPr>
        <w:t xml:space="preserve"> + </w:t>
      </w:r>
      <w:r>
        <w:rPr>
          <w:rFonts w:eastAsia="PMingLiU"/>
          <w:sz w:val="28"/>
          <w:szCs w:val="28"/>
        </w:rPr>
        <w:t xml:space="preserve">=……   + =…….  </w:t>
      </w:r>
      <w:r w:rsidRPr="00A04711">
        <w:rPr>
          <w:rFonts w:eastAsia="PMingLiU"/>
        </w:rPr>
        <w:t>2</w:t>
      </w:r>
      <w:r>
        <w:rPr>
          <w:rFonts w:eastAsia="PMingLiU"/>
          <w:sz w:val="28"/>
          <w:szCs w:val="28"/>
        </w:rPr>
        <w:t xml:space="preserve">  + </w:t>
      </w:r>
      <w:r w:rsidRPr="00A04711">
        <w:rPr>
          <w:rFonts w:eastAsia="PMingLiU"/>
        </w:rPr>
        <w:t>1</w:t>
      </w:r>
      <w:r>
        <w:rPr>
          <w:rFonts w:eastAsia="PMingLiU"/>
          <w:sz w:val="28"/>
          <w:szCs w:val="28"/>
        </w:rPr>
        <w:t>=…</w:t>
      </w:r>
    </w:p>
    <w:p w:rsidR="00B07694" w:rsidRDefault="00B07694">
      <w:pPr>
        <w:rPr>
          <w:rFonts w:eastAsia="PMingLiU"/>
          <w:sz w:val="28"/>
          <w:szCs w:val="28"/>
        </w:rPr>
      </w:pPr>
      <w:r>
        <w:rPr>
          <w:rFonts w:eastAsia="PMingLiU"/>
          <w:sz w:val="28"/>
          <w:szCs w:val="28"/>
        </w:rPr>
        <w:t xml:space="preserve">          </w:t>
      </w:r>
      <w:r w:rsidRPr="000746CA">
        <w:rPr>
          <w:rFonts w:eastAsia="PMingLiU"/>
          <w:sz w:val="28"/>
          <w:szCs w:val="28"/>
        </w:rPr>
        <w:fldChar w:fldCharType="begin"/>
      </w:r>
      <w:r w:rsidRPr="000746CA">
        <w:rPr>
          <w:rFonts w:eastAsia="PMingLiU"/>
          <w:sz w:val="28"/>
          <w:szCs w:val="28"/>
        </w:rPr>
        <w:instrText xml:space="preserve"> QUOTE </w:instrText>
      </w:r>
      <w:r w:rsidRPr="000746CA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F112B&quot;/&gt;&lt;wsp:rsid wsp:val=&quot;0003200F&quot;/&gt;&lt;wsp:rsid wsp:val=&quot;00163613&quot;/&gt;&lt;wsp:rsid wsp:val=&quot;001F200D&quot;/&gt;&lt;wsp:rsid wsp:val=&quot;00256B84&quot;/&gt;&lt;wsp:rsid wsp:val=&quot;004774DD&quot;/&gt;&lt;wsp:rsid wsp:val=&quot;006A1E49&quot;/&gt;&lt;wsp:rsid wsp:val=&quot;007242AF&quot;/&gt;&lt;wsp:rsid wsp:val=&quot;007365DB&quot;/&gt;&lt;wsp:rsid wsp:val=&quot;008D6459&quot;/&gt;&lt;wsp:rsid wsp:val=&quot;009209BD&quot;/&gt;&lt;wsp:rsid wsp:val=&quot;009431B8&quot;/&gt;&lt;wsp:rsid wsp:val=&quot;00985B01&quot;/&gt;&lt;wsp:rsid wsp:val=&quot;00A04711&quot;/&gt;&lt;wsp:rsid wsp:val=&quot;00A325F0&quot;/&gt;&lt;wsp:rsid wsp:val=&quot;00A85872&quot;/&gt;&lt;wsp:rsid wsp:val=&quot;00B465E4&quot;/&gt;&lt;wsp:rsid wsp:val=&quot;00BF112B&quot;/&gt;&lt;wsp:rsid wsp:val=&quot;00DB48A5&quot;/&gt;&lt;wsp:rsid wsp:val=&quot;00E804B3&quot;/&gt;&lt;wsp:rsid wsp:val=&quot;00E85381&quot;/&gt;&lt;wsp:rsid wsp:val=&quot;00F5767E&quot;/&gt;&lt;wsp:rsid wsp:val=&quot;00FF61EC&quot;/&gt;&lt;/wsp:rsids&gt;&lt;/w:docPr&gt;&lt;w:body&gt;&lt;w:p wsp:rsidR=&quot;00000000&quot; wsp:rsidRDefault=&quot;00B465E4&quot;&gt;&lt;m:oMathPara&gt;&lt;m:oMath&gt;&lt;m:f&gt;&lt;m:fPr&gt;&lt;m:ctrlP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13&lt;/m:t&gt;&lt;/m:r&gt;&lt;/m:num&gt;&lt;m:den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1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0746CA">
        <w:rPr>
          <w:rFonts w:eastAsia="PMingLiU"/>
          <w:sz w:val="28"/>
          <w:szCs w:val="28"/>
        </w:rPr>
        <w:instrText xml:space="preserve"> </w:instrText>
      </w:r>
      <w:r w:rsidRPr="000746CA">
        <w:rPr>
          <w:rFonts w:eastAsia="PMingLiU"/>
          <w:sz w:val="28"/>
          <w:szCs w:val="28"/>
        </w:rPr>
        <w:fldChar w:fldCharType="separate"/>
      </w:r>
      <w:r w:rsidRPr="000746CA">
        <w:pict>
          <v:shape id="_x0000_i1026" type="#_x0000_t75" style="width:15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F112B&quot;/&gt;&lt;wsp:rsid wsp:val=&quot;0003200F&quot;/&gt;&lt;wsp:rsid wsp:val=&quot;00163613&quot;/&gt;&lt;wsp:rsid wsp:val=&quot;001F200D&quot;/&gt;&lt;wsp:rsid wsp:val=&quot;00256B84&quot;/&gt;&lt;wsp:rsid wsp:val=&quot;004774DD&quot;/&gt;&lt;wsp:rsid wsp:val=&quot;006A1E49&quot;/&gt;&lt;wsp:rsid wsp:val=&quot;007242AF&quot;/&gt;&lt;wsp:rsid wsp:val=&quot;007365DB&quot;/&gt;&lt;wsp:rsid wsp:val=&quot;008D6459&quot;/&gt;&lt;wsp:rsid wsp:val=&quot;009209BD&quot;/&gt;&lt;wsp:rsid wsp:val=&quot;009431B8&quot;/&gt;&lt;wsp:rsid wsp:val=&quot;00985B01&quot;/&gt;&lt;wsp:rsid wsp:val=&quot;00A04711&quot;/&gt;&lt;wsp:rsid wsp:val=&quot;00A325F0&quot;/&gt;&lt;wsp:rsid wsp:val=&quot;00A85872&quot;/&gt;&lt;wsp:rsid wsp:val=&quot;00B465E4&quot;/&gt;&lt;wsp:rsid wsp:val=&quot;00BF112B&quot;/&gt;&lt;wsp:rsid wsp:val=&quot;00DB48A5&quot;/&gt;&lt;wsp:rsid wsp:val=&quot;00E804B3&quot;/&gt;&lt;wsp:rsid wsp:val=&quot;00E85381&quot;/&gt;&lt;wsp:rsid wsp:val=&quot;00F5767E&quot;/&gt;&lt;wsp:rsid wsp:val=&quot;00FF61EC&quot;/&gt;&lt;/wsp:rsids&gt;&lt;/w:docPr&gt;&lt;w:body&gt;&lt;w:p wsp:rsidR=&quot;00000000&quot; wsp:rsidRDefault=&quot;00B465E4&quot;&gt;&lt;m:oMathPara&gt;&lt;m:oMath&gt;&lt;m:f&gt;&lt;m:fPr&gt;&lt;m:ctrlP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13&lt;/m:t&gt;&lt;/m:r&gt;&lt;/m:num&gt;&lt;m:den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1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0746CA">
        <w:rPr>
          <w:rFonts w:eastAsia="PMingLiU"/>
          <w:sz w:val="28"/>
          <w:szCs w:val="28"/>
        </w:rPr>
        <w:fldChar w:fldCharType="end"/>
      </w:r>
      <w:r>
        <w:rPr>
          <w:rFonts w:eastAsia="PMingLiU"/>
          <w:sz w:val="28"/>
          <w:szCs w:val="28"/>
        </w:rPr>
        <w:t xml:space="preserve"> - =…….      </w:t>
      </w:r>
      <w:r w:rsidRPr="000746CA">
        <w:rPr>
          <w:rFonts w:eastAsia="PMingLiU"/>
          <w:sz w:val="28"/>
          <w:szCs w:val="28"/>
        </w:rPr>
        <w:fldChar w:fldCharType="begin"/>
      </w:r>
      <w:r w:rsidRPr="000746CA">
        <w:rPr>
          <w:rFonts w:eastAsia="PMingLiU"/>
          <w:sz w:val="28"/>
          <w:szCs w:val="28"/>
        </w:rPr>
        <w:instrText xml:space="preserve"> QUOTE </w:instrText>
      </w:r>
      <w:r w:rsidRPr="000746CA">
        <w:pict>
          <v:shape id="_x0000_i1027" type="#_x0000_t75" style="width:15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F112B&quot;/&gt;&lt;wsp:rsid wsp:val=&quot;0003200F&quot;/&gt;&lt;wsp:rsid wsp:val=&quot;000746CA&quot;/&gt;&lt;wsp:rsid wsp:val=&quot;00163613&quot;/&gt;&lt;wsp:rsid wsp:val=&quot;001F200D&quot;/&gt;&lt;wsp:rsid wsp:val=&quot;002401A4&quot;/&gt;&lt;wsp:rsid wsp:val=&quot;00256B84&quot;/&gt;&lt;wsp:rsid wsp:val=&quot;004774DD&quot;/&gt;&lt;wsp:rsid wsp:val=&quot;006A1E49&quot;/&gt;&lt;wsp:rsid wsp:val=&quot;007242AF&quot;/&gt;&lt;wsp:rsid wsp:val=&quot;007365DB&quot;/&gt;&lt;wsp:rsid wsp:val=&quot;008D6459&quot;/&gt;&lt;wsp:rsid wsp:val=&quot;009209BD&quot;/&gt;&lt;wsp:rsid wsp:val=&quot;009431B8&quot;/&gt;&lt;wsp:rsid wsp:val=&quot;00985B01&quot;/&gt;&lt;wsp:rsid wsp:val=&quot;00A04711&quot;/&gt;&lt;wsp:rsid wsp:val=&quot;00A325F0&quot;/&gt;&lt;wsp:rsid wsp:val=&quot;00A85872&quot;/&gt;&lt;wsp:rsid wsp:val=&quot;00BF112B&quot;/&gt;&lt;wsp:rsid wsp:val=&quot;00DB48A5&quot;/&gt;&lt;wsp:rsid wsp:val=&quot;00E804B3&quot;/&gt;&lt;wsp:rsid wsp:val=&quot;00E85381&quot;/&gt;&lt;wsp:rsid wsp:val=&quot;00F5767E&quot;/&gt;&lt;wsp:rsid wsp:val=&quot;00FF61EC&quot;/&gt;&lt;/wsp:rsids&gt;&lt;/w:docPr&gt;&lt;w:body&gt;&lt;w:p wsp:rsidR=&quot;00000000&quot; wsp:rsidRDefault=&quot;002401A4&quot;&gt;&lt;m:oMathPara&gt;&lt;m:oMath&gt;&lt;m:f&gt;&lt;m:fPr&gt;&lt;m:ctrlP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16&lt;/m:t&gt;&lt;/m:r&gt;&lt;/m:num&gt;&lt;m:den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2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0746CA">
        <w:rPr>
          <w:rFonts w:eastAsia="PMingLiU"/>
          <w:sz w:val="28"/>
          <w:szCs w:val="28"/>
        </w:rPr>
        <w:instrText xml:space="preserve"> </w:instrText>
      </w:r>
      <w:r w:rsidRPr="000746CA">
        <w:rPr>
          <w:rFonts w:eastAsia="PMingLiU"/>
          <w:sz w:val="28"/>
          <w:szCs w:val="28"/>
        </w:rPr>
        <w:fldChar w:fldCharType="separate"/>
      </w:r>
      <w:r w:rsidRPr="000746CA">
        <w:pict>
          <v:shape id="_x0000_i1028" type="#_x0000_t75" style="width:15.75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F112B&quot;/&gt;&lt;wsp:rsid wsp:val=&quot;0003200F&quot;/&gt;&lt;wsp:rsid wsp:val=&quot;000746CA&quot;/&gt;&lt;wsp:rsid wsp:val=&quot;00163613&quot;/&gt;&lt;wsp:rsid wsp:val=&quot;001F200D&quot;/&gt;&lt;wsp:rsid wsp:val=&quot;002401A4&quot;/&gt;&lt;wsp:rsid wsp:val=&quot;00256B84&quot;/&gt;&lt;wsp:rsid wsp:val=&quot;004774DD&quot;/&gt;&lt;wsp:rsid wsp:val=&quot;006A1E49&quot;/&gt;&lt;wsp:rsid wsp:val=&quot;007242AF&quot;/&gt;&lt;wsp:rsid wsp:val=&quot;007365DB&quot;/&gt;&lt;wsp:rsid wsp:val=&quot;008D6459&quot;/&gt;&lt;wsp:rsid wsp:val=&quot;009209BD&quot;/&gt;&lt;wsp:rsid wsp:val=&quot;009431B8&quot;/&gt;&lt;wsp:rsid wsp:val=&quot;00985B01&quot;/&gt;&lt;wsp:rsid wsp:val=&quot;00A04711&quot;/&gt;&lt;wsp:rsid wsp:val=&quot;00A325F0&quot;/&gt;&lt;wsp:rsid wsp:val=&quot;00A85872&quot;/&gt;&lt;wsp:rsid wsp:val=&quot;00BF112B&quot;/&gt;&lt;wsp:rsid wsp:val=&quot;00DB48A5&quot;/&gt;&lt;wsp:rsid wsp:val=&quot;00E804B3&quot;/&gt;&lt;wsp:rsid wsp:val=&quot;00E85381&quot;/&gt;&lt;wsp:rsid wsp:val=&quot;00F5767E&quot;/&gt;&lt;wsp:rsid wsp:val=&quot;00FF61EC&quot;/&gt;&lt;/wsp:rsids&gt;&lt;/w:docPr&gt;&lt;w:body&gt;&lt;w:p wsp:rsidR=&quot;00000000&quot; wsp:rsidRDefault=&quot;002401A4&quot;&gt;&lt;m:oMathPara&gt;&lt;m:oMath&gt;&lt;m:f&gt;&lt;m:fPr&gt;&lt;m:ctrlP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16&lt;/m:t&gt;&lt;/m:r&gt;&lt;/m:num&gt;&lt;m:den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2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0746CA">
        <w:rPr>
          <w:rFonts w:eastAsia="PMingLiU"/>
          <w:sz w:val="28"/>
          <w:szCs w:val="28"/>
        </w:rPr>
        <w:fldChar w:fldCharType="end"/>
      </w:r>
      <w:r>
        <w:rPr>
          <w:rFonts w:eastAsia="PMingLiU"/>
          <w:sz w:val="28"/>
          <w:szCs w:val="28"/>
        </w:rPr>
        <w:t xml:space="preserve"> - =…….</w:t>
      </w:r>
    </w:p>
    <w:p w:rsidR="00B07694" w:rsidRDefault="00B07694">
      <w:pPr>
        <w:rPr>
          <w:rFonts w:eastAsia="PMingLiU"/>
        </w:rPr>
      </w:pPr>
    </w:p>
    <w:p w:rsidR="00B07694" w:rsidRPr="0003200F" w:rsidRDefault="00B07694">
      <w:pPr>
        <w:rPr>
          <w:rFonts w:eastAsia="PMingLiU"/>
          <w:b/>
          <w:i/>
        </w:rPr>
      </w:pPr>
      <w:r w:rsidRPr="0003200F">
        <w:rPr>
          <w:rFonts w:eastAsia="PMingLiU"/>
          <w:b/>
          <w:i/>
          <w:u w:val="single"/>
        </w:rPr>
        <w:t>5.Aşağıdaki ondalık kesirleri ondalık sayı şeklinde yazın</w:t>
      </w:r>
      <w:r w:rsidRPr="0003200F">
        <w:rPr>
          <w:rFonts w:eastAsia="PMingLiU"/>
          <w:b/>
          <w:i/>
        </w:rPr>
        <w:t xml:space="preserve">.(örnek:  2 </w:t>
      </w:r>
      <w:r w:rsidRPr="000746CA">
        <w:rPr>
          <w:rFonts w:eastAsia="PMingLiU"/>
          <w:b/>
          <w:sz w:val="24"/>
          <w:szCs w:val="24"/>
        </w:rPr>
        <w:fldChar w:fldCharType="begin"/>
      </w:r>
      <w:r w:rsidRPr="000746CA">
        <w:rPr>
          <w:rFonts w:eastAsia="PMingLiU"/>
          <w:b/>
          <w:sz w:val="24"/>
          <w:szCs w:val="24"/>
        </w:rPr>
        <w:instrText xml:space="preserve"> QUOTE </w:instrText>
      </w:r>
      <w:r w:rsidRPr="000746CA">
        <w:pict>
          <v:shape id="_x0000_i1029" type="#_x0000_t75" style="width:24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F112B&quot;/&gt;&lt;wsp:rsid wsp:val=&quot;0003200F&quot;/&gt;&lt;wsp:rsid wsp:val=&quot;000746CA&quot;/&gt;&lt;wsp:rsid wsp:val=&quot;00163613&quot;/&gt;&lt;wsp:rsid wsp:val=&quot;001F200D&quot;/&gt;&lt;wsp:rsid wsp:val=&quot;00256B84&quot;/&gt;&lt;wsp:rsid wsp:val=&quot;004774DD&quot;/&gt;&lt;wsp:rsid wsp:val=&quot;006A1E49&quot;/&gt;&lt;wsp:rsid wsp:val=&quot;007242AF&quot;/&gt;&lt;wsp:rsid wsp:val=&quot;007365DB&quot;/&gt;&lt;wsp:rsid wsp:val=&quot;008D6459&quot;/&gt;&lt;wsp:rsid wsp:val=&quot;009209BD&quot;/&gt;&lt;wsp:rsid wsp:val=&quot;009431B8&quot;/&gt;&lt;wsp:rsid wsp:val=&quot;00985B01&quot;/&gt;&lt;wsp:rsid wsp:val=&quot;00A04711&quot;/&gt;&lt;wsp:rsid wsp:val=&quot;00A325F0&quot;/&gt;&lt;wsp:rsid wsp:val=&quot;00A85872&quot;/&gt;&lt;wsp:rsid wsp:val=&quot;00BF112B&quot;/&gt;&lt;wsp:rsid wsp:val=&quot;00DB48A5&quot;/&gt;&lt;wsp:rsid wsp:val=&quot;00E73EC0&quot;/&gt;&lt;wsp:rsid wsp:val=&quot;00E804B3&quot;/&gt;&lt;wsp:rsid wsp:val=&quot;00E85381&quot;/&gt;&lt;wsp:rsid wsp:val=&quot;00F5767E&quot;/&gt;&lt;wsp:rsid wsp:val=&quot;00FF61EC&quot;/&gt;&lt;/wsp:rsids&gt;&lt;/w:docPr&gt;&lt;w:body&gt;&lt;w:p wsp:rsidR=&quot;00000000&quot; wsp:rsidRDefault=&quot;00E73EC0&quot;&gt;&lt;m:oMathPara&gt;&lt;m:oMath&gt;&lt;m:f&gt;&lt;m:fPr&gt;&lt;m:ctrlPr&gt;&lt;w:rPr&gt;&lt;w:rFonts w:ascii=&quot;Cambria Math&quot; w:fareast=&quot;PMingLiU&quot; w:h-ansi=&quot;Cambria Math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fareast=&quot;PMingLiU&quot; w:h-ansi=&quot;Cambria Math&quot;/&gt;&lt;wx:font wx:val=&quot;Cambria Math&quot;/&gt;&lt;w:b/&gt;&lt;w:i/&gt;&lt;w:sz w:val=&quot;24&quot;/&gt;&lt;w:sz-cs w:val=&quot;24&quot;/&gt;&lt;/w:rPr&gt;&lt;m:t&gt;4&lt;/m:t&gt;&lt;/m:r&gt;&lt;/m:num&gt;&lt;m:den&gt;&lt;m:r&gt;&lt;m:rPr&gt;&lt;m:sty m:val=&quot;bi&quot;/&gt;&lt;/m:rPr&gt;&lt;w:rPr&gt;&lt;w:rFonts w:ascii=&quot;Cambria Math&quot; w:fareast=&quot;PMingLiU&quot; w:h-ansi=&quot;Cambria Math&quot;/&gt;&lt;wx:font wx:val=&quot;Cambria Math&quot;/&gt;&lt;w:b/&gt;&lt;w:i/&gt;&lt;w:sz w:val=&quot;24&quot;/&gt;&lt;w:sz-cs w:val=&quot;24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0746CA">
        <w:rPr>
          <w:rFonts w:eastAsia="PMingLiU"/>
          <w:b/>
          <w:sz w:val="24"/>
          <w:szCs w:val="24"/>
        </w:rPr>
        <w:instrText xml:space="preserve"> </w:instrText>
      </w:r>
      <w:r w:rsidRPr="000746CA">
        <w:rPr>
          <w:rFonts w:eastAsia="PMingLiU"/>
          <w:b/>
          <w:sz w:val="24"/>
          <w:szCs w:val="24"/>
        </w:rPr>
        <w:fldChar w:fldCharType="separate"/>
      </w:r>
      <w:r w:rsidRPr="000746CA">
        <w:pict>
          <v:shape id="_x0000_i1030" type="#_x0000_t75" style="width:24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F112B&quot;/&gt;&lt;wsp:rsid wsp:val=&quot;0003200F&quot;/&gt;&lt;wsp:rsid wsp:val=&quot;000746CA&quot;/&gt;&lt;wsp:rsid wsp:val=&quot;00163613&quot;/&gt;&lt;wsp:rsid wsp:val=&quot;001F200D&quot;/&gt;&lt;wsp:rsid wsp:val=&quot;00256B84&quot;/&gt;&lt;wsp:rsid wsp:val=&quot;004774DD&quot;/&gt;&lt;wsp:rsid wsp:val=&quot;006A1E49&quot;/&gt;&lt;wsp:rsid wsp:val=&quot;007242AF&quot;/&gt;&lt;wsp:rsid wsp:val=&quot;007365DB&quot;/&gt;&lt;wsp:rsid wsp:val=&quot;008D6459&quot;/&gt;&lt;wsp:rsid wsp:val=&quot;009209BD&quot;/&gt;&lt;wsp:rsid wsp:val=&quot;009431B8&quot;/&gt;&lt;wsp:rsid wsp:val=&quot;00985B01&quot;/&gt;&lt;wsp:rsid wsp:val=&quot;00A04711&quot;/&gt;&lt;wsp:rsid wsp:val=&quot;00A325F0&quot;/&gt;&lt;wsp:rsid wsp:val=&quot;00A85872&quot;/&gt;&lt;wsp:rsid wsp:val=&quot;00BF112B&quot;/&gt;&lt;wsp:rsid wsp:val=&quot;00DB48A5&quot;/&gt;&lt;wsp:rsid wsp:val=&quot;00E73EC0&quot;/&gt;&lt;wsp:rsid wsp:val=&quot;00E804B3&quot;/&gt;&lt;wsp:rsid wsp:val=&quot;00E85381&quot;/&gt;&lt;wsp:rsid wsp:val=&quot;00F5767E&quot;/&gt;&lt;wsp:rsid wsp:val=&quot;00FF61EC&quot;/&gt;&lt;/wsp:rsids&gt;&lt;/w:docPr&gt;&lt;w:body&gt;&lt;w:p wsp:rsidR=&quot;00000000&quot; wsp:rsidRDefault=&quot;00E73EC0&quot;&gt;&lt;m:oMathPara&gt;&lt;m:oMath&gt;&lt;m:f&gt;&lt;m:fPr&gt;&lt;m:ctrlPr&gt;&lt;w:rPr&gt;&lt;w:rFonts w:ascii=&quot;Cambria Math&quot; w:fareast=&quot;PMingLiU&quot; w:h-ansi=&quot;Cambria Math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fareast=&quot;PMingLiU&quot; w:h-ansi=&quot;Cambria Math&quot;/&gt;&lt;wx:font wx:val=&quot;Cambria Math&quot;/&gt;&lt;w:b/&gt;&lt;w:i/&gt;&lt;w:sz w:val=&quot;24&quot;/&gt;&lt;w:sz-cs w:val=&quot;24&quot;/&gt;&lt;/w:rPr&gt;&lt;m:t&gt;4&lt;/m:t&gt;&lt;/m:r&gt;&lt;/m:num&gt;&lt;m:den&gt;&lt;m:r&gt;&lt;m:rPr&gt;&lt;m:sty m:val=&quot;bi&quot;/&gt;&lt;/m:rPr&gt;&lt;w:rPr&gt;&lt;w:rFonts w:ascii=&quot;Cambria Math&quot; w:fareast=&quot;PMingLiU&quot; w:h-ansi=&quot;Cambria Math&quot;/&gt;&lt;wx:font wx:val=&quot;Cambria Math&quot;/&gt;&lt;w:b/&gt;&lt;w:i/&gt;&lt;w:sz w:val=&quot;24&quot;/&gt;&lt;w:sz-cs w:val=&quot;24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0746CA">
        <w:rPr>
          <w:rFonts w:eastAsia="PMingLiU"/>
          <w:b/>
          <w:sz w:val="24"/>
          <w:szCs w:val="24"/>
        </w:rPr>
        <w:fldChar w:fldCharType="end"/>
      </w:r>
      <w:r w:rsidRPr="0003200F">
        <w:rPr>
          <w:rFonts w:eastAsia="PMingLiU"/>
          <w:b/>
          <w:i/>
          <w:sz w:val="24"/>
          <w:szCs w:val="24"/>
        </w:rPr>
        <w:t xml:space="preserve">= </w:t>
      </w:r>
      <w:r w:rsidRPr="0003200F">
        <w:rPr>
          <w:rFonts w:eastAsia="PMingLiU"/>
          <w:b/>
          <w:i/>
        </w:rPr>
        <w:t>2,04)</w:t>
      </w:r>
    </w:p>
    <w:p w:rsidR="00B07694" w:rsidRDefault="00B07694">
      <w:pPr>
        <w:rPr>
          <w:rFonts w:eastAsia="PMingLiU"/>
          <w:sz w:val="24"/>
          <w:szCs w:val="24"/>
        </w:rPr>
      </w:pPr>
      <w:r w:rsidRPr="000746CA">
        <w:rPr>
          <w:rFonts w:eastAsia="PMingLiU"/>
        </w:rPr>
        <w:fldChar w:fldCharType="begin"/>
      </w:r>
      <w:r w:rsidRPr="000746CA">
        <w:rPr>
          <w:rFonts w:eastAsia="PMingLiU"/>
        </w:rPr>
        <w:instrText xml:space="preserve"> QUOTE </w:instrText>
      </w:r>
      <w:r w:rsidRPr="000746CA">
        <w:pict>
          <v:shape id="_x0000_i1031" type="#_x0000_t75" style="width:24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F112B&quot;/&gt;&lt;wsp:rsid wsp:val=&quot;0003200F&quot;/&gt;&lt;wsp:rsid wsp:val=&quot;000746CA&quot;/&gt;&lt;wsp:rsid wsp:val=&quot;00163613&quot;/&gt;&lt;wsp:rsid wsp:val=&quot;001F200D&quot;/&gt;&lt;wsp:rsid wsp:val=&quot;00256B84&quot;/&gt;&lt;wsp:rsid wsp:val=&quot;004774DD&quot;/&gt;&lt;wsp:rsid wsp:val=&quot;006A1E49&quot;/&gt;&lt;wsp:rsid wsp:val=&quot;007242AF&quot;/&gt;&lt;wsp:rsid wsp:val=&quot;007365DB&quot;/&gt;&lt;wsp:rsid wsp:val=&quot;008D6459&quot;/&gt;&lt;wsp:rsid wsp:val=&quot;009209BD&quot;/&gt;&lt;wsp:rsid wsp:val=&quot;009431B8&quot;/&gt;&lt;wsp:rsid wsp:val=&quot;00967640&quot;/&gt;&lt;wsp:rsid wsp:val=&quot;00985B01&quot;/&gt;&lt;wsp:rsid wsp:val=&quot;00A04711&quot;/&gt;&lt;wsp:rsid wsp:val=&quot;00A325F0&quot;/&gt;&lt;wsp:rsid wsp:val=&quot;00A85872&quot;/&gt;&lt;wsp:rsid wsp:val=&quot;00BF112B&quot;/&gt;&lt;wsp:rsid wsp:val=&quot;00DB48A5&quot;/&gt;&lt;wsp:rsid wsp:val=&quot;00E804B3&quot;/&gt;&lt;wsp:rsid wsp:val=&quot;00E85381&quot;/&gt;&lt;wsp:rsid wsp:val=&quot;00F5767E&quot;/&gt;&lt;wsp:rsid wsp:val=&quot;00FF61EC&quot;/&gt;&lt;/wsp:rsids&gt;&lt;/w:docPr&gt;&lt;w:body&gt;&lt;w:p wsp:rsidR=&quot;00000000&quot; wsp:rsidRDefault=&quot;00967640&quot;&gt;&lt;m:oMathPara&gt;&lt;m:oMath&gt;&lt;m:f&gt;&lt;m:fPr&gt;&lt;m:ctrlP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23&lt;/m:t&gt;&lt;/m:r&gt;&lt;/m:num&gt;&lt;m:den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0746CA">
        <w:rPr>
          <w:rFonts w:eastAsia="PMingLiU"/>
        </w:rPr>
        <w:instrText xml:space="preserve"> </w:instrText>
      </w:r>
      <w:r w:rsidRPr="000746CA">
        <w:rPr>
          <w:rFonts w:eastAsia="PMingLiU"/>
        </w:rPr>
        <w:fldChar w:fldCharType="separate"/>
      </w:r>
      <w:r w:rsidRPr="000746CA">
        <w:pict>
          <v:shape id="_x0000_i1032" type="#_x0000_t75" style="width:24pt;height:27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F112B&quot;/&gt;&lt;wsp:rsid wsp:val=&quot;0003200F&quot;/&gt;&lt;wsp:rsid wsp:val=&quot;000746CA&quot;/&gt;&lt;wsp:rsid wsp:val=&quot;00163613&quot;/&gt;&lt;wsp:rsid wsp:val=&quot;001F200D&quot;/&gt;&lt;wsp:rsid wsp:val=&quot;00256B84&quot;/&gt;&lt;wsp:rsid wsp:val=&quot;004774DD&quot;/&gt;&lt;wsp:rsid wsp:val=&quot;006A1E49&quot;/&gt;&lt;wsp:rsid wsp:val=&quot;007242AF&quot;/&gt;&lt;wsp:rsid wsp:val=&quot;007365DB&quot;/&gt;&lt;wsp:rsid wsp:val=&quot;008D6459&quot;/&gt;&lt;wsp:rsid wsp:val=&quot;009209BD&quot;/&gt;&lt;wsp:rsid wsp:val=&quot;009431B8&quot;/&gt;&lt;wsp:rsid wsp:val=&quot;00967640&quot;/&gt;&lt;wsp:rsid wsp:val=&quot;00985B01&quot;/&gt;&lt;wsp:rsid wsp:val=&quot;00A04711&quot;/&gt;&lt;wsp:rsid wsp:val=&quot;00A325F0&quot;/&gt;&lt;wsp:rsid wsp:val=&quot;00A85872&quot;/&gt;&lt;wsp:rsid wsp:val=&quot;00BF112B&quot;/&gt;&lt;wsp:rsid wsp:val=&quot;00DB48A5&quot;/&gt;&lt;wsp:rsid wsp:val=&quot;00E804B3&quot;/&gt;&lt;wsp:rsid wsp:val=&quot;00E85381&quot;/&gt;&lt;wsp:rsid wsp:val=&quot;00F5767E&quot;/&gt;&lt;wsp:rsid wsp:val=&quot;00FF61EC&quot;/&gt;&lt;/wsp:rsids&gt;&lt;/w:docPr&gt;&lt;w:body&gt;&lt;w:p wsp:rsidR=&quot;00000000&quot; wsp:rsidRDefault=&quot;00967640&quot;&gt;&lt;m:oMathPara&gt;&lt;m:oMath&gt;&lt;m:f&gt;&lt;m:fPr&gt;&lt;m:ctrlP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23&lt;/m:t&gt;&lt;/m:r&gt;&lt;/m:num&gt;&lt;m:den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0746CA">
        <w:rPr>
          <w:rFonts w:eastAsia="PMingLiU"/>
        </w:rPr>
        <w:fldChar w:fldCharType="end"/>
      </w:r>
      <w:r>
        <w:rPr>
          <w:rFonts w:eastAsia="PMingLiU"/>
        </w:rPr>
        <w:t xml:space="preserve">=………       </w:t>
      </w:r>
      <w:r>
        <w:rPr>
          <w:rFonts w:eastAsia="PMingLiU"/>
          <w:sz w:val="24"/>
          <w:szCs w:val="24"/>
        </w:rPr>
        <w:t xml:space="preserve">=………..   1 </w:t>
      </w:r>
      <w:r w:rsidRPr="000746CA">
        <w:rPr>
          <w:rFonts w:eastAsia="PMingLiU"/>
          <w:sz w:val="24"/>
          <w:szCs w:val="24"/>
        </w:rPr>
        <w:fldChar w:fldCharType="begin"/>
      </w:r>
      <w:r w:rsidRPr="000746CA">
        <w:rPr>
          <w:rFonts w:eastAsia="PMingLiU"/>
          <w:sz w:val="24"/>
          <w:szCs w:val="24"/>
        </w:rPr>
        <w:instrText xml:space="preserve"> QUOTE </w:instrText>
      </w:r>
      <w:r w:rsidRPr="000746CA">
        <w:pict>
          <v:shape id="_x0000_i1033" type="#_x0000_t75" style="width:27.7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F112B&quot;/&gt;&lt;wsp:rsid wsp:val=&quot;0003200F&quot;/&gt;&lt;wsp:rsid wsp:val=&quot;000746CA&quot;/&gt;&lt;wsp:rsid wsp:val=&quot;00163613&quot;/&gt;&lt;wsp:rsid wsp:val=&quot;001F200D&quot;/&gt;&lt;wsp:rsid wsp:val=&quot;00256B84&quot;/&gt;&lt;wsp:rsid wsp:val=&quot;0032001E&quot;/&gt;&lt;wsp:rsid wsp:val=&quot;004774DD&quot;/&gt;&lt;wsp:rsid wsp:val=&quot;006A1E49&quot;/&gt;&lt;wsp:rsid wsp:val=&quot;007242AF&quot;/&gt;&lt;wsp:rsid wsp:val=&quot;007365DB&quot;/&gt;&lt;wsp:rsid wsp:val=&quot;008D6459&quot;/&gt;&lt;wsp:rsid wsp:val=&quot;009209BD&quot;/&gt;&lt;wsp:rsid wsp:val=&quot;009431B8&quot;/&gt;&lt;wsp:rsid wsp:val=&quot;00985B01&quot;/&gt;&lt;wsp:rsid wsp:val=&quot;00A04711&quot;/&gt;&lt;wsp:rsid wsp:val=&quot;00A325F0&quot;/&gt;&lt;wsp:rsid wsp:val=&quot;00A85872&quot;/&gt;&lt;wsp:rsid wsp:val=&quot;00BF112B&quot;/&gt;&lt;wsp:rsid wsp:val=&quot;00DB48A5&quot;/&gt;&lt;wsp:rsid wsp:val=&quot;00E804B3&quot;/&gt;&lt;wsp:rsid wsp:val=&quot;00E85381&quot;/&gt;&lt;wsp:rsid wsp:val=&quot;00F5767E&quot;/&gt;&lt;wsp:rsid wsp:val=&quot;00FF61EC&quot;/&gt;&lt;/wsp:rsids&gt;&lt;/w:docPr&gt;&lt;w:body&gt;&lt;w:p wsp:rsidR=&quot;00000000&quot; wsp:rsidRDefault=&quot;0032001E&quot;&gt;&lt;m:oMathPara&gt;&lt;m:oMath&gt;&lt;m:f&gt;&lt;m:fPr&gt;&lt;m:ctrlPr&gt;&lt;w:rPr&gt;&lt;w:rFonts w:ascii=&quot;Cambria Math&quot; w:fareast=&quot;PMingLiU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PMingLiU&quot; w:h-ansi=&quot;Cambria Math&quot;/&gt;&lt;wx:font wx:val=&quot;Cambria Math&quot;/&gt;&lt;w:i/&gt;&lt;w:sz w:val=&quot;24&quot;/&gt;&lt;w:sz-cs w:val=&quot;24&quot;/&gt;&lt;/w:rPr&gt;&lt;m:t&gt;34&lt;/m:t&gt;&lt;/m:r&gt;&lt;/m:num&gt;&lt;m:den&gt;&lt;m:r&gt;&lt;w:rPr&gt;&lt;w:rFonts w:ascii=&quot;Cambria Math&quot; w:fareast=&quot;PMingLiU&quot; w:h-ansi=&quot;Cambria Math&quot;/&gt;&lt;wx:font wx:val=&quot;Cambria Math&quot;/&gt;&lt;w:i/&gt;&lt;w:sz w:val=&quot;24&quot;/&gt;&lt;w:sz-cs w:val=&quot;24&quot;/&gt;&lt;/w:rPr&gt;&lt;m:t&gt;10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0746CA">
        <w:rPr>
          <w:rFonts w:eastAsia="PMingLiU"/>
          <w:sz w:val="24"/>
          <w:szCs w:val="24"/>
        </w:rPr>
        <w:instrText xml:space="preserve"> </w:instrText>
      </w:r>
      <w:r w:rsidRPr="000746CA">
        <w:rPr>
          <w:rFonts w:eastAsia="PMingLiU"/>
          <w:sz w:val="24"/>
          <w:szCs w:val="24"/>
        </w:rPr>
        <w:fldChar w:fldCharType="separate"/>
      </w:r>
      <w:r w:rsidRPr="000746CA">
        <w:pict>
          <v:shape id="_x0000_i1034" type="#_x0000_t75" style="width:27.7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F112B&quot;/&gt;&lt;wsp:rsid wsp:val=&quot;0003200F&quot;/&gt;&lt;wsp:rsid wsp:val=&quot;000746CA&quot;/&gt;&lt;wsp:rsid wsp:val=&quot;00163613&quot;/&gt;&lt;wsp:rsid wsp:val=&quot;001F200D&quot;/&gt;&lt;wsp:rsid wsp:val=&quot;00256B84&quot;/&gt;&lt;wsp:rsid wsp:val=&quot;0032001E&quot;/&gt;&lt;wsp:rsid wsp:val=&quot;004774DD&quot;/&gt;&lt;wsp:rsid wsp:val=&quot;006A1E49&quot;/&gt;&lt;wsp:rsid wsp:val=&quot;007242AF&quot;/&gt;&lt;wsp:rsid wsp:val=&quot;007365DB&quot;/&gt;&lt;wsp:rsid wsp:val=&quot;008D6459&quot;/&gt;&lt;wsp:rsid wsp:val=&quot;009209BD&quot;/&gt;&lt;wsp:rsid wsp:val=&quot;009431B8&quot;/&gt;&lt;wsp:rsid wsp:val=&quot;00985B01&quot;/&gt;&lt;wsp:rsid wsp:val=&quot;00A04711&quot;/&gt;&lt;wsp:rsid wsp:val=&quot;00A325F0&quot;/&gt;&lt;wsp:rsid wsp:val=&quot;00A85872&quot;/&gt;&lt;wsp:rsid wsp:val=&quot;00BF112B&quot;/&gt;&lt;wsp:rsid wsp:val=&quot;00DB48A5&quot;/&gt;&lt;wsp:rsid wsp:val=&quot;00E804B3&quot;/&gt;&lt;wsp:rsid wsp:val=&quot;00E85381&quot;/&gt;&lt;wsp:rsid wsp:val=&quot;00F5767E&quot;/&gt;&lt;wsp:rsid wsp:val=&quot;00FF61EC&quot;/&gt;&lt;/wsp:rsids&gt;&lt;/w:docPr&gt;&lt;w:body&gt;&lt;w:p wsp:rsidR=&quot;00000000&quot; wsp:rsidRDefault=&quot;0032001E&quot;&gt;&lt;m:oMathPara&gt;&lt;m:oMath&gt;&lt;m:f&gt;&lt;m:fPr&gt;&lt;m:ctrlPr&gt;&lt;w:rPr&gt;&lt;w:rFonts w:ascii=&quot;Cambria Math&quot; w:fareast=&quot;PMingLiU&quot; w:h-ansi=&quot;Cambria Math&quot;/&gt;&lt;wx:font wx:val=&quot;Cambria Math&quot;/&gt;&lt;w:i/&gt;&lt;w:sz w:val=&quot;24&quot;/&gt;&lt;w:sz-cs w:val=&quot;24&quot;/&gt;&lt;/w:rPr&gt;&lt;/m:ctrlPr&gt;&lt;/m:fPr&gt;&lt;m:num&gt;&lt;m:r&gt;&lt;w:rPr&gt;&lt;w:rFonts w:ascii=&quot;Cambria Math&quot; w:fareast=&quot;PMingLiU&quot; w:h-ansi=&quot;Cambria Math&quot;/&gt;&lt;wx:font wx:val=&quot;Cambria Math&quot;/&gt;&lt;w:i/&gt;&lt;w:sz w:val=&quot;24&quot;/&gt;&lt;w:sz-cs w:val=&quot;24&quot;/&gt;&lt;/w:rPr&gt;&lt;m:t&gt;34&lt;/m:t&gt;&lt;/m:r&gt;&lt;/m:num&gt;&lt;m:den&gt;&lt;m:r&gt;&lt;w:rPr&gt;&lt;w:rFonts w:ascii=&quot;Cambria Math&quot; w:fareast=&quot;PMingLiU&quot; w:h-ansi=&quot;Cambria Math&quot;/&gt;&lt;wx:font wx:val=&quot;Cambria Math&quot;/&gt;&lt;w:i/&gt;&lt;w:sz w:val=&quot;24&quot;/&gt;&lt;w:sz-cs w:val=&quot;24&quot;/&gt;&lt;/w:rPr&gt;&lt;m:t&gt;10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0746CA">
        <w:rPr>
          <w:rFonts w:eastAsia="PMingLiU"/>
          <w:sz w:val="24"/>
          <w:szCs w:val="24"/>
        </w:rPr>
        <w:fldChar w:fldCharType="end"/>
      </w:r>
      <w:r>
        <w:rPr>
          <w:rFonts w:eastAsia="PMingLiU"/>
          <w:sz w:val="24"/>
          <w:szCs w:val="24"/>
        </w:rPr>
        <w:t>=………</w:t>
      </w:r>
    </w:p>
    <w:p w:rsidR="00B07694" w:rsidRDefault="00B07694">
      <w:pPr>
        <w:rPr>
          <w:rFonts w:eastAsia="PMingLiU"/>
          <w:sz w:val="24"/>
          <w:szCs w:val="24"/>
        </w:rPr>
      </w:pPr>
    </w:p>
    <w:p w:rsidR="00B07694" w:rsidRDefault="00B07694">
      <w:pPr>
        <w:rPr>
          <w:rFonts w:eastAsia="PMingLiU"/>
          <w:sz w:val="28"/>
          <w:szCs w:val="28"/>
        </w:rPr>
      </w:pPr>
      <w:r>
        <w:rPr>
          <w:rFonts w:eastAsia="PMingLiU"/>
          <w:sz w:val="24"/>
          <w:szCs w:val="24"/>
        </w:rPr>
        <w:t xml:space="preserve">        2 =…………             </w:t>
      </w:r>
      <w:r>
        <w:rPr>
          <w:rFonts w:eastAsia="PMingLiU"/>
          <w:sz w:val="28"/>
          <w:szCs w:val="28"/>
        </w:rPr>
        <w:t>=……….</w:t>
      </w:r>
    </w:p>
    <w:p w:rsidR="00B07694" w:rsidRDefault="00B07694">
      <w:pPr>
        <w:rPr>
          <w:rFonts w:eastAsia="PMingLiU"/>
          <w:sz w:val="28"/>
          <w:szCs w:val="28"/>
        </w:rPr>
      </w:pPr>
    </w:p>
    <w:p w:rsidR="00B07694" w:rsidRPr="007365DB" w:rsidRDefault="00B07694">
      <w:pPr>
        <w:rPr>
          <w:rFonts w:eastAsia="PMingLiU"/>
          <w:b/>
          <w:i/>
          <w:u w:val="single"/>
        </w:rPr>
      </w:pPr>
      <w:r w:rsidRPr="007365DB">
        <w:rPr>
          <w:rFonts w:eastAsia="PMingLiU"/>
          <w:b/>
          <w:i/>
          <w:u w:val="single"/>
        </w:rPr>
        <w:t xml:space="preserve">6.Aşağıda verilenlerden doğru olanları </w:t>
      </w:r>
      <w:r>
        <w:rPr>
          <w:rFonts w:eastAsia="PMingLiU"/>
          <w:b/>
          <w:i/>
          <w:u w:val="single"/>
        </w:rPr>
        <w:t xml:space="preserve">   </w:t>
      </w:r>
      <w:r w:rsidRPr="007365DB">
        <w:rPr>
          <w:rFonts w:eastAsia="PMingLiU"/>
          <w:b/>
          <w:i/>
          <w:u w:val="single"/>
        </w:rPr>
        <w:t>yuvarlak içine alın.</w:t>
      </w:r>
    </w:p>
    <w:p w:rsidR="00B07694" w:rsidRDefault="00B07694">
      <w:pPr>
        <w:rPr>
          <w:rFonts w:eastAsia="PMingLiU"/>
        </w:rPr>
      </w:pPr>
      <w:r>
        <w:rPr>
          <w:rFonts w:eastAsia="PMingLiU"/>
        </w:rPr>
        <w:t xml:space="preserve">5,1  &gt;  5,09           6,900 = 6,9            7,089 &lt;  7,2   </w:t>
      </w:r>
    </w:p>
    <w:p w:rsidR="00B07694" w:rsidRDefault="00B07694">
      <w:pPr>
        <w:rPr>
          <w:rFonts w:eastAsia="PMingLiU"/>
        </w:rPr>
      </w:pPr>
      <w:r>
        <w:rPr>
          <w:rFonts w:eastAsia="PMingLiU"/>
        </w:rPr>
        <w:t xml:space="preserve">               6,098 =  6,09          1,10 &lt; 1,099    </w:t>
      </w:r>
    </w:p>
    <w:p w:rsidR="00B07694" w:rsidRDefault="00B07694">
      <w:pPr>
        <w:rPr>
          <w:rFonts w:eastAsia="PMingLiU"/>
        </w:rPr>
      </w:pPr>
    </w:p>
    <w:p w:rsidR="00B07694" w:rsidRPr="008D6459" w:rsidRDefault="00B07694">
      <w:pPr>
        <w:rPr>
          <w:rFonts w:eastAsia="PMingLiU"/>
          <w:b/>
          <w:i/>
          <w:u w:val="single"/>
        </w:rPr>
      </w:pPr>
      <w:r w:rsidRPr="008D6459">
        <w:rPr>
          <w:rFonts w:eastAsia="PMingLiU"/>
          <w:b/>
          <w:i/>
          <w:u w:val="single"/>
        </w:rPr>
        <w:t xml:space="preserve">7.Aşağıda </w:t>
      </w:r>
      <w:r>
        <w:rPr>
          <w:rFonts w:eastAsia="PMingLiU"/>
          <w:b/>
          <w:i/>
          <w:u w:val="single"/>
        </w:rPr>
        <w:t>sayının basamak isimlerini ve basamak değerlerini yazın.</w:t>
      </w:r>
    </w:p>
    <w:p w:rsidR="00B07694" w:rsidRPr="0003200F" w:rsidRDefault="00B07694">
      <w:pPr>
        <w:rPr>
          <w:rFonts w:eastAsia="PMingLiU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64.9pt;margin-top:22.35pt;width:11.25pt;height:0;flip:x;z-index:2516433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29" type="#_x0000_t32" style="position:absolute;margin-left:87.4pt;margin-top:12.6pt;width:0;height:35.25pt;z-index:251642368" o:connectortype="straight"/>
        </w:pict>
      </w:r>
      <w:r>
        <w:rPr>
          <w:noProof/>
          <w:lang w:eastAsia="tr-TR"/>
        </w:rPr>
        <w:pict>
          <v:shape id="_x0000_s1030" type="#_x0000_t32" style="position:absolute;margin-left:82.15pt;margin-top:12.6pt;width:0;height:21pt;z-index:251641344" o:connectortype="straight"/>
        </w:pict>
      </w:r>
      <w:r>
        <w:rPr>
          <w:noProof/>
          <w:lang w:eastAsia="tr-TR"/>
        </w:rPr>
        <w:pict>
          <v:shape id="_x0000_s1031" type="#_x0000_t32" style="position:absolute;margin-left:76.15pt;margin-top:12.6pt;width:0;height:9.75pt;z-index:251640320" o:connectortype="straight"/>
        </w:pict>
      </w:r>
      <w:r>
        <w:rPr>
          <w:noProof/>
          <w:lang w:eastAsia="tr-TR"/>
        </w:rPr>
        <w:pict>
          <v:shape id="_x0000_s1032" type="#_x0000_t32" style="position:absolute;margin-left:106.9pt;margin-top:22.35pt;width:12.75pt;height:0;z-index:25163724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3" type="#_x0000_t32" style="position:absolute;margin-left:94.9pt;margin-top:12.6pt;width:0;height:35.25pt;z-index:251636224" o:connectortype="straight"/>
        </w:pict>
      </w:r>
      <w:r>
        <w:rPr>
          <w:noProof/>
          <w:lang w:eastAsia="tr-TR"/>
        </w:rPr>
        <w:pict>
          <v:shape id="_x0000_s1034" type="#_x0000_t32" style="position:absolute;margin-left:100.9pt;margin-top:12.6pt;width:0;height:21pt;z-index:251635200" o:connectortype="straight"/>
        </w:pict>
      </w:r>
      <w:r>
        <w:rPr>
          <w:noProof/>
          <w:lang w:eastAsia="tr-TR"/>
        </w:rPr>
        <w:pict>
          <v:shape id="_x0000_s1035" type="#_x0000_t32" style="position:absolute;margin-left:106.9pt;margin-top:12.6pt;width:0;height:9.75pt;z-index:251634176" o:connectortype="straight"/>
        </w:pict>
      </w:r>
      <w:r>
        <w:rPr>
          <w:rFonts w:eastAsia="PMingLiU"/>
        </w:rPr>
        <w:t xml:space="preserve">                              564,234</w:t>
      </w:r>
    </w:p>
    <w:p w:rsidR="00B07694" w:rsidRDefault="00B07694">
      <w:pPr>
        <w:rPr>
          <w:rFonts w:eastAsia="PMingLiU"/>
          <w:sz w:val="28"/>
          <w:szCs w:val="28"/>
        </w:rPr>
      </w:pPr>
      <w:r>
        <w:rPr>
          <w:noProof/>
          <w:lang w:eastAsia="tr-TR"/>
        </w:rPr>
        <w:pict>
          <v:shape id="_x0000_s1036" type="#_x0000_t32" style="position:absolute;margin-left:64.9pt;margin-top:22.4pt;width:22.5pt;height:0;flip:x;z-index:2516454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7" type="#_x0000_t32" style="position:absolute;margin-left:64.9pt;margin-top:8.15pt;width:17.25pt;height:0;flip:x;z-index:2516444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8" type="#_x0000_t32" style="position:absolute;margin-left:94.9pt;margin-top:22.4pt;width:24.75pt;height:0;z-index:25163929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39" type="#_x0000_t32" style="position:absolute;margin-left:100.9pt;margin-top:8.15pt;width:18.75pt;height:0;z-index:251638272" o:connectortype="straight">
            <v:stroke endarrow="block"/>
          </v:shape>
        </w:pict>
      </w:r>
      <w:r>
        <w:rPr>
          <w:rFonts w:eastAsia="PMingLiU"/>
          <w:sz w:val="28"/>
          <w:szCs w:val="28"/>
        </w:rPr>
        <w:t xml:space="preserve">            </w:t>
      </w:r>
    </w:p>
    <w:p w:rsidR="00B07694" w:rsidRDefault="00B07694">
      <w:pPr>
        <w:rPr>
          <w:rFonts w:eastAsia="PMingLiU"/>
        </w:rPr>
      </w:pPr>
    </w:p>
    <w:p w:rsidR="00B07694" w:rsidRPr="001F200D" w:rsidRDefault="00B07694">
      <w:pPr>
        <w:rPr>
          <w:rFonts w:eastAsia="PMingLiU"/>
          <w:b/>
          <w:i/>
          <w:u w:val="single"/>
        </w:rPr>
      </w:pPr>
      <w:r w:rsidRPr="001F200D">
        <w:rPr>
          <w:rFonts w:eastAsia="PMingLiU"/>
          <w:b/>
          <w:i/>
        </w:rPr>
        <w:t xml:space="preserve">8.Aşağıda verilenler kesirlerden </w:t>
      </w:r>
      <w:r>
        <w:rPr>
          <w:rFonts w:eastAsia="PMingLiU"/>
          <w:b/>
          <w:i/>
        </w:rPr>
        <w:t>önde</w:t>
      </w:r>
      <w:r w:rsidRPr="001F200D">
        <w:rPr>
          <w:rFonts w:eastAsia="PMingLiU"/>
          <w:b/>
          <w:i/>
        </w:rPr>
        <w:t xml:space="preserve"> olanları </w:t>
      </w:r>
      <w:r w:rsidRPr="001F200D">
        <w:rPr>
          <w:rFonts w:eastAsia="PMingLiU"/>
          <w:b/>
          <w:i/>
          <w:u w:val="single"/>
        </w:rPr>
        <w:t>büyükten küçüğe</w:t>
      </w:r>
      <w:r w:rsidRPr="001F200D">
        <w:rPr>
          <w:rFonts w:eastAsia="PMingLiU"/>
          <w:b/>
          <w:i/>
        </w:rPr>
        <w:t xml:space="preserve">, </w:t>
      </w:r>
      <w:r>
        <w:rPr>
          <w:rFonts w:eastAsia="PMingLiU"/>
          <w:b/>
          <w:i/>
        </w:rPr>
        <w:t>sonda</w:t>
      </w:r>
      <w:r w:rsidRPr="001F200D">
        <w:rPr>
          <w:rFonts w:eastAsia="PMingLiU"/>
          <w:b/>
          <w:i/>
        </w:rPr>
        <w:t xml:space="preserve"> olanları </w:t>
      </w:r>
      <w:r w:rsidRPr="001F200D">
        <w:rPr>
          <w:rFonts w:eastAsia="PMingLiU"/>
          <w:b/>
          <w:i/>
          <w:u w:val="single"/>
        </w:rPr>
        <w:t>küçükten büyüğe sıralayın.</w:t>
      </w:r>
    </w:p>
    <w:p w:rsidR="00B07694" w:rsidRDefault="00B07694">
      <w:pPr>
        <w:rPr>
          <w:rFonts w:eastAsia="PMingLiU"/>
          <w:sz w:val="28"/>
          <w:szCs w:val="28"/>
        </w:rPr>
      </w:pPr>
      <w:r>
        <w:rPr>
          <w:rFonts w:eastAsia="PMingLiU"/>
        </w:rPr>
        <w:t xml:space="preserve">      </w:t>
      </w:r>
      <w:r>
        <w:rPr>
          <w:rFonts w:eastAsia="PMingLiU"/>
          <w:sz w:val="28"/>
          <w:szCs w:val="28"/>
        </w:rPr>
        <w:t xml:space="preserve">                     </w:t>
      </w:r>
      <w:r w:rsidRPr="000746CA">
        <w:rPr>
          <w:rFonts w:eastAsia="PMingLiU"/>
          <w:sz w:val="28"/>
          <w:szCs w:val="28"/>
        </w:rPr>
        <w:fldChar w:fldCharType="begin"/>
      </w:r>
      <w:r w:rsidRPr="000746CA">
        <w:rPr>
          <w:rFonts w:eastAsia="PMingLiU"/>
          <w:sz w:val="28"/>
          <w:szCs w:val="28"/>
        </w:rPr>
        <w:instrText xml:space="preserve"> QUOTE </w:instrText>
      </w:r>
      <w:r w:rsidRPr="000746CA">
        <w:pict>
          <v:shape id="_x0000_i1035" type="#_x0000_t75" style="width:11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F112B&quot;/&gt;&lt;wsp:rsid wsp:val=&quot;0003200F&quot;/&gt;&lt;wsp:rsid wsp:val=&quot;000746CA&quot;/&gt;&lt;wsp:rsid wsp:val=&quot;00163613&quot;/&gt;&lt;wsp:rsid wsp:val=&quot;001F200D&quot;/&gt;&lt;wsp:rsid wsp:val=&quot;00256B84&quot;/&gt;&lt;wsp:rsid wsp:val=&quot;004774DD&quot;/&gt;&lt;wsp:rsid wsp:val=&quot;006A1E49&quot;/&gt;&lt;wsp:rsid wsp:val=&quot;007242AF&quot;/&gt;&lt;wsp:rsid wsp:val=&quot;007365DB&quot;/&gt;&lt;wsp:rsid wsp:val=&quot;008D6459&quot;/&gt;&lt;wsp:rsid wsp:val=&quot;009209BD&quot;/&gt;&lt;wsp:rsid wsp:val=&quot;009431B8&quot;/&gt;&lt;wsp:rsid wsp:val=&quot;00985B01&quot;/&gt;&lt;wsp:rsid wsp:val=&quot;00A04711&quot;/&gt;&lt;wsp:rsid wsp:val=&quot;00A325F0&quot;/&gt;&lt;wsp:rsid wsp:val=&quot;00A85872&quot;/&gt;&lt;wsp:rsid wsp:val=&quot;00BF112B&quot;/&gt;&lt;wsp:rsid wsp:val=&quot;00DB48A5&quot;/&gt;&lt;wsp:rsid wsp:val=&quot;00E804B3&quot;/&gt;&lt;wsp:rsid wsp:val=&quot;00E85381&quot;/&gt;&lt;wsp:rsid wsp:val=&quot;00F5767E&quot;/&gt;&lt;wsp:rsid wsp:val=&quot;00F945EC&quot;/&gt;&lt;wsp:rsid wsp:val=&quot;00FF61EC&quot;/&gt;&lt;/wsp:rsids&gt;&lt;/w:docPr&gt;&lt;w:body&gt;&lt;w:p wsp:rsidR=&quot;00000000&quot; wsp:rsidRDefault=&quot;00F945EC&quot;&gt;&lt;m:oMathPara&gt;&lt;m:oMath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 &lt;/m:t&gt;&lt;/m:r&gt;&lt;m:f&gt;&lt;m:fPr&gt;&lt;m:ctrlP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4&lt;/m:t&gt;&lt;/m:r&gt;&lt;/m:num&gt;&lt;m:den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4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0746CA">
        <w:rPr>
          <w:rFonts w:eastAsia="PMingLiU"/>
          <w:sz w:val="28"/>
          <w:szCs w:val="28"/>
        </w:rPr>
        <w:instrText xml:space="preserve"> </w:instrText>
      </w:r>
      <w:r w:rsidRPr="000746CA">
        <w:rPr>
          <w:rFonts w:eastAsia="PMingLiU"/>
          <w:sz w:val="28"/>
          <w:szCs w:val="28"/>
        </w:rPr>
        <w:fldChar w:fldCharType="separate"/>
      </w:r>
      <w:r w:rsidRPr="000746CA">
        <w:pict>
          <v:shape id="_x0000_i1036" type="#_x0000_t75" style="width:11.2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F112B&quot;/&gt;&lt;wsp:rsid wsp:val=&quot;0003200F&quot;/&gt;&lt;wsp:rsid wsp:val=&quot;000746CA&quot;/&gt;&lt;wsp:rsid wsp:val=&quot;00163613&quot;/&gt;&lt;wsp:rsid wsp:val=&quot;001F200D&quot;/&gt;&lt;wsp:rsid wsp:val=&quot;00256B84&quot;/&gt;&lt;wsp:rsid wsp:val=&quot;004774DD&quot;/&gt;&lt;wsp:rsid wsp:val=&quot;006A1E49&quot;/&gt;&lt;wsp:rsid wsp:val=&quot;007242AF&quot;/&gt;&lt;wsp:rsid wsp:val=&quot;007365DB&quot;/&gt;&lt;wsp:rsid wsp:val=&quot;008D6459&quot;/&gt;&lt;wsp:rsid wsp:val=&quot;009209BD&quot;/&gt;&lt;wsp:rsid wsp:val=&quot;009431B8&quot;/&gt;&lt;wsp:rsid wsp:val=&quot;00985B01&quot;/&gt;&lt;wsp:rsid wsp:val=&quot;00A04711&quot;/&gt;&lt;wsp:rsid wsp:val=&quot;00A325F0&quot;/&gt;&lt;wsp:rsid wsp:val=&quot;00A85872&quot;/&gt;&lt;wsp:rsid wsp:val=&quot;00BF112B&quot;/&gt;&lt;wsp:rsid wsp:val=&quot;00DB48A5&quot;/&gt;&lt;wsp:rsid wsp:val=&quot;00E804B3&quot;/&gt;&lt;wsp:rsid wsp:val=&quot;00E85381&quot;/&gt;&lt;wsp:rsid wsp:val=&quot;00F5767E&quot;/&gt;&lt;wsp:rsid wsp:val=&quot;00F945EC&quot;/&gt;&lt;wsp:rsid wsp:val=&quot;00FF61EC&quot;/&gt;&lt;/wsp:rsids&gt;&lt;/w:docPr&gt;&lt;w:body&gt;&lt;w:p wsp:rsidR=&quot;00000000&quot; wsp:rsidRDefault=&quot;00F945EC&quot;&gt;&lt;m:oMathPara&gt;&lt;m:oMath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 &lt;/m:t&gt;&lt;/m:r&gt;&lt;m:f&gt;&lt;m:fPr&gt;&lt;m:ctrlP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4&lt;/m:t&gt;&lt;/m:r&gt;&lt;/m:num&gt;&lt;m:den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4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0746CA">
        <w:rPr>
          <w:rFonts w:eastAsia="PMingLiU"/>
          <w:sz w:val="28"/>
          <w:szCs w:val="28"/>
        </w:rPr>
        <w:fldChar w:fldCharType="end"/>
      </w:r>
      <w:r>
        <w:rPr>
          <w:rFonts w:eastAsia="PMingLiU"/>
          <w:sz w:val="28"/>
          <w:szCs w:val="28"/>
        </w:rPr>
        <w:t xml:space="preserve">   </w:t>
      </w:r>
      <w:r w:rsidRPr="000746CA">
        <w:rPr>
          <w:rFonts w:eastAsia="PMingLiU"/>
          <w:sz w:val="28"/>
          <w:szCs w:val="28"/>
        </w:rPr>
        <w:fldChar w:fldCharType="begin"/>
      </w:r>
      <w:r w:rsidRPr="000746CA">
        <w:rPr>
          <w:rFonts w:eastAsia="PMingLiU"/>
          <w:sz w:val="28"/>
          <w:szCs w:val="28"/>
        </w:rPr>
        <w:instrText xml:space="preserve"> QUOTE </w:instrText>
      </w:r>
      <w:r w:rsidRPr="000746CA">
        <w:pict>
          <v:shape id="_x0000_i1037" type="#_x0000_t75" style="width:7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F112B&quot;/&gt;&lt;wsp:rsid wsp:val=&quot;0003200F&quot;/&gt;&lt;wsp:rsid wsp:val=&quot;000746CA&quot;/&gt;&lt;wsp:rsid wsp:val=&quot;00163613&quot;/&gt;&lt;wsp:rsid wsp:val=&quot;001F0B31&quot;/&gt;&lt;wsp:rsid wsp:val=&quot;001F200D&quot;/&gt;&lt;wsp:rsid wsp:val=&quot;00256B84&quot;/&gt;&lt;wsp:rsid wsp:val=&quot;004774DD&quot;/&gt;&lt;wsp:rsid wsp:val=&quot;006A1E49&quot;/&gt;&lt;wsp:rsid wsp:val=&quot;007242AF&quot;/&gt;&lt;wsp:rsid wsp:val=&quot;007365DB&quot;/&gt;&lt;wsp:rsid wsp:val=&quot;008D6459&quot;/&gt;&lt;wsp:rsid wsp:val=&quot;009209BD&quot;/&gt;&lt;wsp:rsid wsp:val=&quot;009431B8&quot;/&gt;&lt;wsp:rsid wsp:val=&quot;00985B01&quot;/&gt;&lt;wsp:rsid wsp:val=&quot;00A04711&quot;/&gt;&lt;wsp:rsid wsp:val=&quot;00A325F0&quot;/&gt;&lt;wsp:rsid wsp:val=&quot;00A85872&quot;/&gt;&lt;wsp:rsid wsp:val=&quot;00BF112B&quot;/&gt;&lt;wsp:rsid wsp:val=&quot;00DB48A5&quot;/&gt;&lt;wsp:rsid wsp:val=&quot;00E804B3&quot;/&gt;&lt;wsp:rsid wsp:val=&quot;00E85381&quot;/&gt;&lt;wsp:rsid wsp:val=&quot;00F5767E&quot;/&gt;&lt;wsp:rsid wsp:val=&quot;00FF61EC&quot;/&gt;&lt;/wsp:rsids&gt;&lt;/w:docPr&gt;&lt;w:body&gt;&lt;w:p wsp:rsidR=&quot;00000000&quot; wsp:rsidRDefault=&quot;001F0B31&quot;&gt;&lt;m:oMathPara&gt;&lt;m:oMath&gt;&lt;m:f&gt;&lt;m:fPr&gt;&lt;m:ctrlP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4&lt;/m:t&gt;&lt;/m:r&gt;&lt;/m:num&gt;&lt;m:den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1&lt;/m:t&gt;&lt;/m:r&gt;&lt;/m:den&gt;&lt;/m:f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0746CA">
        <w:rPr>
          <w:rFonts w:eastAsia="PMingLiU"/>
          <w:sz w:val="28"/>
          <w:szCs w:val="28"/>
        </w:rPr>
        <w:instrText xml:space="preserve"> </w:instrText>
      </w:r>
      <w:r w:rsidRPr="000746CA">
        <w:rPr>
          <w:rFonts w:eastAsia="PMingLiU"/>
          <w:sz w:val="28"/>
          <w:szCs w:val="28"/>
        </w:rPr>
        <w:fldChar w:fldCharType="separate"/>
      </w:r>
      <w:r w:rsidRPr="000746CA">
        <w:pict>
          <v:shape id="_x0000_i1038" type="#_x0000_t75" style="width:7.5pt;height:1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BF112B&quot;/&gt;&lt;wsp:rsid wsp:val=&quot;0003200F&quot;/&gt;&lt;wsp:rsid wsp:val=&quot;000746CA&quot;/&gt;&lt;wsp:rsid wsp:val=&quot;00163613&quot;/&gt;&lt;wsp:rsid wsp:val=&quot;001F0B31&quot;/&gt;&lt;wsp:rsid wsp:val=&quot;001F200D&quot;/&gt;&lt;wsp:rsid wsp:val=&quot;00256B84&quot;/&gt;&lt;wsp:rsid wsp:val=&quot;004774DD&quot;/&gt;&lt;wsp:rsid wsp:val=&quot;006A1E49&quot;/&gt;&lt;wsp:rsid wsp:val=&quot;007242AF&quot;/&gt;&lt;wsp:rsid wsp:val=&quot;007365DB&quot;/&gt;&lt;wsp:rsid wsp:val=&quot;008D6459&quot;/&gt;&lt;wsp:rsid wsp:val=&quot;009209BD&quot;/&gt;&lt;wsp:rsid wsp:val=&quot;009431B8&quot;/&gt;&lt;wsp:rsid wsp:val=&quot;00985B01&quot;/&gt;&lt;wsp:rsid wsp:val=&quot;00A04711&quot;/&gt;&lt;wsp:rsid wsp:val=&quot;00A325F0&quot;/&gt;&lt;wsp:rsid wsp:val=&quot;00A85872&quot;/&gt;&lt;wsp:rsid wsp:val=&quot;00BF112B&quot;/&gt;&lt;wsp:rsid wsp:val=&quot;00DB48A5&quot;/&gt;&lt;wsp:rsid wsp:val=&quot;00E804B3&quot;/&gt;&lt;wsp:rsid wsp:val=&quot;00E85381&quot;/&gt;&lt;wsp:rsid wsp:val=&quot;00F5767E&quot;/&gt;&lt;wsp:rsid wsp:val=&quot;00FF61EC&quot;/&gt;&lt;/wsp:rsids&gt;&lt;/w:docPr&gt;&lt;w:body&gt;&lt;w:p wsp:rsidR=&quot;00000000&quot; wsp:rsidRDefault=&quot;001F0B31&quot;&gt;&lt;m:oMathPara&gt;&lt;m:oMath&gt;&lt;m:f&gt;&lt;m:fPr&gt;&lt;m:ctrlP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/m:ctrlPr&gt;&lt;/m:fPr&gt;&lt;m:num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4&lt;/m:t&gt;&lt;/m:r&gt;&lt;/m:num&gt;&lt;m:den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1&lt;/m:t&gt;&lt;/m:r&gt;&lt;/m:den&gt;&lt;/m:f&gt;&lt;m:r&gt;&lt;w:rPr&gt;&lt;w:rFonts w:ascii=&quot;Cambria Math&quot; w:fareast=&quot;PMingLiU&quot; w:h-ansi=&quot;Cambria Math&quot;/&gt;&lt;wx:font wx:val=&quot;Cambria Math&quot;/&gt;&lt;w:i/&gt;&lt;w:sz w:val=&quot;28&quot;/&gt;&lt;w:sz-cs w:val=&quot;28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0746CA">
        <w:rPr>
          <w:rFonts w:eastAsia="PMingLiU"/>
          <w:sz w:val="28"/>
          <w:szCs w:val="28"/>
        </w:rPr>
        <w:fldChar w:fldCharType="end"/>
      </w:r>
      <w:r>
        <w:rPr>
          <w:rFonts w:eastAsia="PMingLiU"/>
          <w:sz w:val="28"/>
          <w:szCs w:val="28"/>
        </w:rPr>
        <w:t xml:space="preserve">  </w:t>
      </w:r>
    </w:p>
    <w:p w:rsidR="00B07694" w:rsidRDefault="00B07694">
      <w:pPr>
        <w:rPr>
          <w:rFonts w:eastAsia="PMingLiU"/>
          <w:sz w:val="28"/>
          <w:szCs w:val="28"/>
        </w:rPr>
      </w:pPr>
    </w:p>
    <w:p w:rsidR="00B07694" w:rsidRDefault="00B07694">
      <w:pPr>
        <w:rPr>
          <w:b/>
          <w:i/>
          <w:u w:val="single"/>
        </w:rPr>
      </w:pPr>
    </w:p>
    <w:p w:rsidR="00B07694" w:rsidRPr="001F200D" w:rsidRDefault="00B07694">
      <w:pPr>
        <w:rPr>
          <w:b/>
          <w:i/>
          <w:u w:val="single"/>
        </w:rPr>
      </w:pPr>
      <w:r w:rsidRPr="001F200D">
        <w:rPr>
          <w:b/>
          <w:i/>
          <w:u w:val="single"/>
        </w:rPr>
        <w:t>9.Aşağıda verilen sayıları en yakın onluğa ve yüzlüğe yuvarlayın.</w:t>
      </w:r>
    </w:p>
    <w:p w:rsidR="00B07694" w:rsidRDefault="00B07694">
      <w:r>
        <w:t xml:space="preserve">                                Onluk           Yüzlük</w:t>
      </w:r>
    </w:p>
    <w:p w:rsidR="00B07694" w:rsidRDefault="00B07694">
      <w:r>
        <w:t>2345</w:t>
      </w:r>
    </w:p>
    <w:p w:rsidR="00B07694" w:rsidRDefault="00B07694">
      <w:r>
        <w:t>5676</w:t>
      </w:r>
    </w:p>
    <w:p w:rsidR="00B07694" w:rsidRDefault="00B07694">
      <w:r>
        <w:t>6788</w:t>
      </w:r>
    </w:p>
    <w:p w:rsidR="00B07694" w:rsidRDefault="00B07694">
      <w:r>
        <w:t>5027</w:t>
      </w:r>
    </w:p>
    <w:p w:rsidR="00B07694" w:rsidRDefault="00B07694"/>
    <w:p w:rsidR="00B07694" w:rsidRPr="001F200D" w:rsidRDefault="00B07694">
      <w:pPr>
        <w:rPr>
          <w:b/>
          <w:i/>
          <w:u w:val="single"/>
        </w:rPr>
      </w:pPr>
      <w:r>
        <w:rPr>
          <w:noProof/>
          <w:lang w:eastAsia="tr-TR"/>
        </w:rPr>
        <w:pict>
          <v:rect id="_x0000_s1040" style="position:absolute;margin-left:187.9pt;margin-top:31.5pt;width:12.75pt;height:13.5pt;z-index:251682304"/>
        </w:pict>
      </w:r>
      <w:r>
        <w:rPr>
          <w:noProof/>
          <w:lang w:eastAsia="tr-TR"/>
        </w:rPr>
        <w:pict>
          <v:rect id="_x0000_s1041" style="position:absolute;margin-left:111.4pt;margin-top:31.5pt;width:12.75pt;height:13.5pt;z-index:251662848"/>
        </w:pict>
      </w:r>
      <w:r>
        <w:rPr>
          <w:noProof/>
          <w:lang w:eastAsia="tr-TR"/>
        </w:rPr>
        <w:pict>
          <v:rect id="_x0000_s1042" style="position:absolute;margin-left:36.4pt;margin-top:27.75pt;width:12.75pt;height:13.5pt;z-index:251661824"/>
        </w:pict>
      </w:r>
      <w:r w:rsidRPr="001F200D">
        <w:rPr>
          <w:b/>
          <w:i/>
          <w:u w:val="single"/>
        </w:rPr>
        <w:t>10.aşağıda verilen şek</w:t>
      </w:r>
      <w:r>
        <w:rPr>
          <w:b/>
          <w:i/>
          <w:u w:val="single"/>
        </w:rPr>
        <w:t>il</w:t>
      </w:r>
      <w:r w:rsidRPr="001F200D">
        <w:rPr>
          <w:b/>
          <w:i/>
          <w:u w:val="single"/>
        </w:rPr>
        <w:t>l</w:t>
      </w:r>
      <w:r>
        <w:rPr>
          <w:b/>
          <w:i/>
          <w:u w:val="single"/>
        </w:rPr>
        <w:t>er</w:t>
      </w:r>
      <w:r w:rsidRPr="001F200D">
        <w:rPr>
          <w:b/>
          <w:i/>
          <w:u w:val="single"/>
        </w:rPr>
        <w:t>in alanını birim kare cinsinden hesaplayın.</w:t>
      </w:r>
    </w:p>
    <w:p w:rsidR="00B07694" w:rsidRDefault="00B07694">
      <w:r>
        <w:rPr>
          <w:noProof/>
          <w:lang w:eastAsia="tr-TR"/>
        </w:rPr>
        <w:pict>
          <v:rect id="_x0000_s1043" style="position:absolute;margin-left:187.9pt;margin-top:4.1pt;width:12.75pt;height:13.5pt;z-index:251681280"/>
        </w:pict>
      </w:r>
      <w:r>
        <w:rPr>
          <w:noProof/>
          <w:lang w:eastAsia="tr-TR"/>
        </w:rPr>
        <w:pict>
          <v:rect id="_x0000_s1044" style="position:absolute;margin-left:187.9pt;margin-top:17.6pt;width:12.75pt;height:13.5pt;z-index:251680256"/>
        </w:pict>
      </w:r>
      <w:r>
        <w:rPr>
          <w:noProof/>
          <w:lang w:eastAsia="tr-TR"/>
        </w:rPr>
        <w:pict>
          <v:rect id="_x0000_s1045" style="position:absolute;margin-left:175.15pt;margin-top:4.1pt;width:12.75pt;height:13.5pt;z-index:251679232"/>
        </w:pict>
      </w:r>
      <w:r>
        <w:rPr>
          <w:noProof/>
          <w:lang w:eastAsia="tr-TR"/>
        </w:rPr>
        <w:pict>
          <v:rect id="_x0000_s1046" style="position:absolute;margin-left:175.15pt;margin-top:17.6pt;width:12.75pt;height:13.5pt;z-index:251678208"/>
        </w:pict>
      </w:r>
      <w:r>
        <w:rPr>
          <w:noProof/>
          <w:lang w:eastAsia="tr-TR"/>
        </w:rPr>
        <w:pict>
          <v:rect id="_x0000_s1047" style="position:absolute;margin-left:175.15pt;margin-top:31.1pt;width:12.75pt;height:13.5pt;z-index:251677184"/>
        </w:pict>
      </w:r>
      <w:r>
        <w:rPr>
          <w:noProof/>
          <w:lang w:eastAsia="tr-TR"/>
        </w:rPr>
        <w:pict>
          <v:rect id="_x0000_s1048" style="position:absolute;margin-left:162.4pt;margin-top:17.6pt;width:12.75pt;height:13.5pt;z-index:251676160"/>
        </w:pict>
      </w:r>
      <w:r>
        <w:rPr>
          <w:noProof/>
          <w:lang w:eastAsia="tr-TR"/>
        </w:rPr>
        <w:pict>
          <v:rect id="_x0000_s1049" style="position:absolute;margin-left:162.4pt;margin-top:31.1pt;width:12.75pt;height:13.5pt;z-index:251675136"/>
        </w:pict>
      </w:r>
      <w:r>
        <w:rPr>
          <w:noProof/>
          <w:lang w:eastAsia="tr-TR"/>
        </w:rPr>
        <w:pict>
          <v:rect id="_x0000_s1050" style="position:absolute;margin-left:149.65pt;margin-top:31.1pt;width:12.75pt;height:13.5pt;z-index:251674112"/>
        </w:pict>
      </w:r>
      <w:r>
        <w:rPr>
          <w:noProof/>
          <w:lang w:eastAsia="tr-TR"/>
        </w:rPr>
        <w:pict>
          <v:rect id="_x0000_s1051" style="position:absolute;margin-left:162.4pt;margin-top:44.6pt;width:12.75pt;height:13.5pt;z-index:251673088"/>
        </w:pict>
      </w:r>
      <w:r>
        <w:rPr>
          <w:noProof/>
          <w:lang w:eastAsia="tr-TR"/>
        </w:rPr>
        <w:pict>
          <v:rect id="_x0000_s1052" style="position:absolute;margin-left:149.65pt;margin-top:44.6pt;width:12.75pt;height:13.5pt;z-index:251672064"/>
        </w:pict>
      </w:r>
      <w:r>
        <w:rPr>
          <w:noProof/>
          <w:lang w:eastAsia="tr-TR"/>
        </w:rPr>
        <w:pict>
          <v:rect id="_x0000_s1053" style="position:absolute;margin-left:136.9pt;margin-top:44.6pt;width:12.75pt;height:13.5pt;z-index:251671040"/>
        </w:pict>
      </w:r>
      <w:r>
        <w:rPr>
          <w:noProof/>
          <w:lang w:eastAsia="tr-TR"/>
        </w:rPr>
        <w:pict>
          <v:rect id="_x0000_s1054" style="position:absolute;margin-left:136.9pt;margin-top:31.1pt;width:12.75pt;height:13.5pt;z-index:251670016"/>
        </w:pict>
      </w:r>
      <w:r>
        <w:rPr>
          <w:noProof/>
          <w:lang w:eastAsia="tr-TR"/>
        </w:rPr>
        <w:pict>
          <v:rect id="_x0000_s1055" style="position:absolute;margin-left:136.9pt;margin-top:17.6pt;width:12.75pt;height:13.5pt;z-index:251668992"/>
        </w:pict>
      </w:r>
      <w:r>
        <w:rPr>
          <w:noProof/>
          <w:lang w:eastAsia="tr-TR"/>
        </w:rPr>
        <w:pict>
          <v:rect id="_x0000_s1056" style="position:absolute;margin-left:124.15pt;margin-top:31.1pt;width:12.75pt;height:13.5pt;z-index:251667968"/>
        </w:pict>
      </w:r>
      <w:r>
        <w:rPr>
          <w:noProof/>
          <w:lang w:eastAsia="tr-TR"/>
        </w:rPr>
        <w:pict>
          <v:rect id="_x0000_s1057" style="position:absolute;margin-left:124.15pt;margin-top:17.6pt;width:12.75pt;height:13.5pt;z-index:251666944"/>
        </w:pict>
      </w:r>
      <w:r>
        <w:rPr>
          <w:noProof/>
          <w:lang w:eastAsia="tr-TR"/>
        </w:rPr>
        <w:pict>
          <v:rect id="_x0000_s1058" style="position:absolute;margin-left:124.15pt;margin-top:4.1pt;width:12.75pt;height:13.5pt;z-index:251665920"/>
        </w:pict>
      </w:r>
      <w:r>
        <w:rPr>
          <w:noProof/>
          <w:lang w:eastAsia="tr-TR"/>
        </w:rPr>
        <w:pict>
          <v:rect id="_x0000_s1059" style="position:absolute;margin-left:111.4pt;margin-top:17.6pt;width:12.75pt;height:13.5pt;z-index:251664896"/>
        </w:pict>
      </w:r>
      <w:r>
        <w:rPr>
          <w:noProof/>
          <w:lang w:eastAsia="tr-TR"/>
        </w:rPr>
        <w:pict>
          <v:rect id="_x0000_s1060" style="position:absolute;margin-left:111.4pt;margin-top:4.1pt;width:12.75pt;height:13.5pt;z-index:251663872"/>
        </w:pict>
      </w:r>
      <w:r>
        <w:rPr>
          <w:noProof/>
          <w:lang w:eastAsia="tr-TR"/>
        </w:rPr>
        <w:pict>
          <v:rect id="_x0000_s1061" style="position:absolute;margin-left:36.4pt;margin-top:54.35pt;width:12.75pt;height:13.5pt;z-index:251660800"/>
        </w:pict>
      </w:r>
      <w:r>
        <w:rPr>
          <w:noProof/>
          <w:lang w:eastAsia="tr-TR"/>
        </w:rPr>
        <w:pict>
          <v:rect id="_x0000_s1062" style="position:absolute;margin-left:4.15pt;margin-top:21.35pt;width:12.75pt;height:13.5pt;z-index:251659776"/>
        </w:pict>
      </w:r>
      <w:r>
        <w:rPr>
          <w:noProof/>
          <w:lang w:eastAsia="tr-TR"/>
        </w:rPr>
        <w:pict>
          <v:rect id="_x0000_s1063" style="position:absolute;margin-left:67.9pt;margin-top:21.35pt;width:12.75pt;height:13.5pt;z-index:251658752"/>
        </w:pict>
      </w:r>
      <w:r>
        <w:rPr>
          <w:noProof/>
          <w:lang w:eastAsia="tr-TR"/>
        </w:rPr>
        <w:pict>
          <v:rect id="_x0000_s1064" style="position:absolute;margin-left:42.4pt;margin-top:40.85pt;width:12.75pt;height:13.5pt;z-index:251657728"/>
        </w:pict>
      </w:r>
      <w:r>
        <w:rPr>
          <w:noProof/>
          <w:lang w:eastAsia="tr-TR"/>
        </w:rPr>
        <w:pict>
          <v:rect id="_x0000_s1065" style="position:absolute;margin-left:29.65pt;margin-top:40.85pt;width:12.75pt;height:13.5pt;z-index:251656704"/>
        </w:pict>
      </w:r>
      <w:r>
        <w:rPr>
          <w:noProof/>
          <w:lang w:eastAsia="tr-TR"/>
        </w:rPr>
        <w:pict>
          <v:rect id="_x0000_s1066" style="position:absolute;margin-left:16.9pt;margin-top:27.35pt;width:12.75pt;height:13.5pt;z-index:251646464"/>
        </w:pict>
      </w:r>
      <w:r>
        <w:rPr>
          <w:noProof/>
          <w:lang w:eastAsia="tr-TR"/>
        </w:rPr>
        <w:pict>
          <v:rect id="_x0000_s1067" style="position:absolute;margin-left:55.15pt;margin-top:27.35pt;width:12.75pt;height:13.5pt;z-index:251651584"/>
        </w:pict>
      </w:r>
      <w:r>
        <w:rPr>
          <w:noProof/>
          <w:lang w:eastAsia="tr-TR"/>
        </w:rPr>
        <w:pict>
          <v:rect id="_x0000_s1068" style="position:absolute;margin-left:42.4pt;margin-top:27.35pt;width:12.75pt;height:13.5pt;z-index:251655680"/>
        </w:pict>
      </w:r>
      <w:r>
        <w:rPr>
          <w:noProof/>
          <w:lang w:eastAsia="tr-TR"/>
        </w:rPr>
        <w:pict>
          <v:rect id="_x0000_s1069" style="position:absolute;margin-left:29.65pt;margin-top:27.35pt;width:12.75pt;height:13.5pt;z-index:251653632"/>
        </w:pict>
      </w:r>
      <w:r>
        <w:rPr>
          <w:noProof/>
          <w:lang w:eastAsia="tr-TR"/>
        </w:rPr>
        <w:pict>
          <v:rect id="_x0000_s1070" style="position:absolute;margin-left:55.15pt;margin-top:13.85pt;width:12.75pt;height:13.5pt;z-index:251654656"/>
        </w:pict>
      </w:r>
      <w:r>
        <w:rPr>
          <w:noProof/>
          <w:lang w:eastAsia="tr-TR"/>
        </w:rPr>
        <w:pict>
          <v:rect id="_x0000_s1071" style="position:absolute;margin-left:42.4pt;margin-top:13.85pt;width:12.75pt;height:13.5pt;z-index:251652608"/>
        </w:pict>
      </w:r>
      <w:r>
        <w:rPr>
          <w:noProof/>
          <w:lang w:eastAsia="tr-TR"/>
        </w:rPr>
        <w:pict>
          <v:rect id="_x0000_s1072" style="position:absolute;margin-left:42.4pt;margin-top:.35pt;width:12.75pt;height:13.5pt;z-index:251650560"/>
        </w:pict>
      </w:r>
      <w:r>
        <w:rPr>
          <w:noProof/>
          <w:lang w:eastAsia="tr-TR"/>
        </w:rPr>
        <w:pict>
          <v:rect id="_x0000_s1073" style="position:absolute;margin-left:29.65pt;margin-top:13.85pt;width:12.75pt;height:13.5pt;z-index:251649536"/>
        </w:pict>
      </w:r>
      <w:r>
        <w:rPr>
          <w:noProof/>
          <w:lang w:eastAsia="tr-TR"/>
        </w:rPr>
        <w:pict>
          <v:rect id="_x0000_s1074" style="position:absolute;margin-left:16.9pt;margin-top:13.85pt;width:12.75pt;height:13.5pt;z-index:251648512"/>
        </w:pict>
      </w:r>
      <w:r>
        <w:rPr>
          <w:noProof/>
          <w:lang w:eastAsia="tr-TR"/>
        </w:rPr>
        <w:pict>
          <v:rect id="_x0000_s1075" style="position:absolute;margin-left:29.65pt;margin-top:.35pt;width:12.75pt;height:13.5pt;z-index:251647488"/>
        </w:pict>
      </w:r>
      <w:r>
        <w:t xml:space="preserve">                                                </w:t>
      </w:r>
    </w:p>
    <w:p w:rsidR="00B07694" w:rsidRDefault="00B07694"/>
    <w:p w:rsidR="00B07694" w:rsidRPr="006A1E49" w:rsidRDefault="00B07694">
      <w:pPr>
        <w:rPr>
          <w:b/>
          <w:i/>
          <w:u w:val="single"/>
        </w:rPr>
      </w:pPr>
      <w:r w:rsidRPr="006A1E49">
        <w:rPr>
          <w:b/>
          <w:i/>
          <w:u w:val="single"/>
        </w:rPr>
        <w:t>A.Aşağıdaki problemlerini çözünüz.</w:t>
      </w:r>
    </w:p>
    <w:p w:rsidR="00B07694" w:rsidRDefault="00B07694">
      <w:pPr>
        <w:rPr>
          <w:rFonts w:eastAsia="PMingLiU"/>
        </w:rPr>
      </w:pPr>
      <w:r w:rsidRPr="006A1E49">
        <w:rPr>
          <w:b/>
          <w:i/>
          <w:u w:val="single"/>
        </w:rPr>
        <w:t>1.</w:t>
      </w:r>
      <w:r>
        <w:t xml:space="preserve">600 sayfa kitabımın </w:t>
      </w:r>
      <w:r>
        <w:rPr>
          <w:rFonts w:eastAsia="PMingLiU"/>
        </w:rPr>
        <w:t xml:space="preserve">   ‘sını okudum. Kaç sayfam kaldı?</w:t>
      </w:r>
    </w:p>
    <w:p w:rsidR="00B07694" w:rsidRDefault="00B07694">
      <w:pPr>
        <w:rPr>
          <w:rFonts w:eastAsia="PMingLiU"/>
        </w:rPr>
      </w:pPr>
      <w:r>
        <w:rPr>
          <w:rFonts w:eastAsia="PMingLiU"/>
        </w:rPr>
        <w:t>A.100                B.400             C.200             D.300</w:t>
      </w:r>
    </w:p>
    <w:p w:rsidR="00B07694" w:rsidRDefault="00B07694">
      <w:pPr>
        <w:rPr>
          <w:rFonts w:eastAsia="PMingLiU"/>
        </w:rPr>
      </w:pPr>
    </w:p>
    <w:p w:rsidR="00B07694" w:rsidRDefault="00B07694">
      <w:pPr>
        <w:rPr>
          <w:rFonts w:eastAsia="PMingLiU"/>
        </w:rPr>
      </w:pPr>
    </w:p>
    <w:p w:rsidR="00B07694" w:rsidRDefault="00B07694">
      <w:pPr>
        <w:rPr>
          <w:rFonts w:eastAsia="PMingLiU"/>
        </w:rPr>
      </w:pPr>
    </w:p>
    <w:p w:rsidR="00B07694" w:rsidRDefault="00B07694">
      <w:pPr>
        <w:rPr>
          <w:rFonts w:eastAsia="PMingLiU"/>
        </w:rPr>
      </w:pPr>
    </w:p>
    <w:p w:rsidR="00B07694" w:rsidRDefault="00B07694">
      <w:pPr>
        <w:rPr>
          <w:rFonts w:eastAsia="PMingLiU"/>
        </w:rPr>
      </w:pPr>
      <w:r w:rsidRPr="006A1E49">
        <w:rPr>
          <w:rFonts w:eastAsia="PMingLiU"/>
          <w:b/>
          <w:i/>
          <w:u w:val="single"/>
        </w:rPr>
        <w:t>2.</w:t>
      </w:r>
      <w:r>
        <w:rPr>
          <w:rFonts w:eastAsia="PMingLiU"/>
        </w:rPr>
        <w:t xml:space="preserve">Ali, parasının </w:t>
      </w:r>
      <w:r>
        <w:rPr>
          <w:rFonts w:eastAsia="PMingLiU"/>
          <w:sz w:val="28"/>
          <w:szCs w:val="28"/>
        </w:rPr>
        <w:t xml:space="preserve">  </w:t>
      </w:r>
      <w:r>
        <w:rPr>
          <w:rFonts w:eastAsia="PMingLiU"/>
        </w:rPr>
        <w:t>‘ini harcadı. Ali’nin 60 TL parası kaldığına göre, Ali’nin ilk başta kaç TL parası vardır?</w:t>
      </w:r>
    </w:p>
    <w:p w:rsidR="00B07694" w:rsidRDefault="00B07694">
      <w:pPr>
        <w:rPr>
          <w:rFonts w:eastAsia="PMingLiU"/>
        </w:rPr>
      </w:pPr>
      <w:r>
        <w:rPr>
          <w:rFonts w:eastAsia="PMingLiU"/>
        </w:rPr>
        <w:t>A.300               B.100              C.200             D.400</w:t>
      </w:r>
    </w:p>
    <w:p w:rsidR="00B07694" w:rsidRDefault="00B07694">
      <w:pPr>
        <w:rPr>
          <w:rFonts w:eastAsia="PMingLiU"/>
        </w:rPr>
      </w:pPr>
    </w:p>
    <w:p w:rsidR="00B07694" w:rsidRDefault="00B07694">
      <w:pPr>
        <w:rPr>
          <w:rFonts w:eastAsia="PMingLiU"/>
        </w:rPr>
      </w:pPr>
    </w:p>
    <w:p w:rsidR="00B07694" w:rsidRDefault="00B07694">
      <w:pPr>
        <w:rPr>
          <w:rFonts w:eastAsia="PMingLiU"/>
        </w:rPr>
      </w:pPr>
    </w:p>
    <w:p w:rsidR="00B07694" w:rsidRDefault="00B07694">
      <w:pPr>
        <w:rPr>
          <w:rFonts w:eastAsia="PMingLiU"/>
        </w:rPr>
      </w:pPr>
    </w:p>
    <w:p w:rsidR="00B07694" w:rsidRPr="006A1E49" w:rsidRDefault="00B07694">
      <w:pPr>
        <w:rPr>
          <w:rFonts w:eastAsia="PMingLiU"/>
        </w:rPr>
      </w:pPr>
      <w:r w:rsidRPr="006A1E49">
        <w:rPr>
          <w:rFonts w:eastAsia="PMingLiU"/>
          <w:b/>
          <w:i/>
          <w:u w:val="single"/>
        </w:rPr>
        <w:t>3.</w:t>
      </w:r>
      <w:r>
        <w:rPr>
          <w:rFonts w:eastAsia="PMingLiU"/>
        </w:rPr>
        <w:t>Bir kasa 25kg elma almaktadır. Bir manav 12 kasa elma aldığına göre, manav toplam kaç kg elma almıştır?</w:t>
      </w:r>
    </w:p>
    <w:p w:rsidR="00B07694" w:rsidRDefault="00B07694">
      <w:pPr>
        <w:rPr>
          <w:rFonts w:eastAsia="PMingLiU"/>
        </w:rPr>
      </w:pPr>
      <w:r>
        <w:rPr>
          <w:rFonts w:eastAsia="PMingLiU"/>
        </w:rPr>
        <w:t>A.400               B.200                C.37             D.300</w:t>
      </w:r>
    </w:p>
    <w:p w:rsidR="00B07694" w:rsidRDefault="00B07694">
      <w:pPr>
        <w:rPr>
          <w:rFonts w:eastAsia="PMingLiU"/>
        </w:rPr>
      </w:pPr>
    </w:p>
    <w:p w:rsidR="00B07694" w:rsidRDefault="00B07694">
      <w:pPr>
        <w:rPr>
          <w:rFonts w:eastAsia="PMingLiU"/>
        </w:rPr>
      </w:pPr>
    </w:p>
    <w:p w:rsidR="00B07694" w:rsidRDefault="00B07694">
      <w:pPr>
        <w:rPr>
          <w:rFonts w:eastAsia="PMingLiU"/>
        </w:rPr>
      </w:pPr>
    </w:p>
    <w:p w:rsidR="00B07694" w:rsidRDefault="00B07694">
      <w:pPr>
        <w:rPr>
          <w:rFonts w:eastAsia="PMingLiU"/>
        </w:rPr>
      </w:pPr>
    </w:p>
    <w:p w:rsidR="00B07694" w:rsidRDefault="00B07694" w:rsidP="006A1E49">
      <w:pPr>
        <w:rPr>
          <w:b/>
          <w:bCs/>
        </w:rPr>
      </w:pPr>
      <w:r w:rsidRPr="006A1E49">
        <w:rPr>
          <w:rFonts w:eastAsia="PMingLiU"/>
          <w:b/>
          <w:i/>
          <w:u w:val="single"/>
        </w:rPr>
        <w:t>4.</w:t>
      </w:r>
      <w:r w:rsidRPr="006A1E49">
        <w:t xml:space="preserve"> </w:t>
      </w:r>
      <w:r w:rsidRPr="00977974">
        <w:t>Limandan 632 yolcusuyla yola çıkan bir gemiden ilk molada yolcuların 58 tanesi indi, 167 yolcu</w:t>
      </w:r>
      <w:r>
        <w:t xml:space="preserve"> </w:t>
      </w:r>
      <w:r w:rsidRPr="00977974">
        <w:t>da bindi</w:t>
      </w:r>
      <w:r w:rsidRPr="00977974">
        <w:rPr>
          <w:b/>
          <w:bCs/>
        </w:rPr>
        <w:t xml:space="preserve">. </w:t>
      </w:r>
    </w:p>
    <w:p w:rsidR="00B07694" w:rsidRPr="000B58CB" w:rsidRDefault="00B07694" w:rsidP="006A1E49">
      <w:pPr>
        <w:rPr>
          <w:b/>
        </w:rPr>
      </w:pPr>
      <w:r w:rsidRPr="000B58CB">
        <w:rPr>
          <w:b/>
        </w:rPr>
        <w:t>Son durumda gemide kaç yolcu vardır?</w:t>
      </w:r>
    </w:p>
    <w:p w:rsidR="00B07694" w:rsidRDefault="00B07694" w:rsidP="006A1E49">
      <w:r>
        <w:t>A. 574               B. 576             C. 741           D.742</w:t>
      </w:r>
    </w:p>
    <w:p w:rsidR="00B07694" w:rsidRPr="009209BD" w:rsidRDefault="00B07694" w:rsidP="009209BD">
      <w:r w:rsidRPr="009209BD">
        <w:rPr>
          <w:b/>
          <w:i/>
          <w:u w:val="single"/>
        </w:rPr>
        <w:t>5.</w:t>
      </w:r>
      <w:r w:rsidRPr="009209BD">
        <w:t>Bir otomobil 360 km yolun önce   ‘sini sonra    ‘sini   gitmiştir.</w:t>
      </w:r>
    </w:p>
    <w:p w:rsidR="00B07694" w:rsidRPr="009209BD" w:rsidRDefault="00B07694" w:rsidP="009209BD">
      <w:pPr>
        <w:rPr>
          <w:b/>
        </w:rPr>
      </w:pPr>
      <w:r w:rsidRPr="009209BD">
        <w:rPr>
          <w:b/>
        </w:rPr>
        <w:t>Otomobilin gideceği kaç km yol kalmıştır?</w:t>
      </w:r>
    </w:p>
    <w:p w:rsidR="00B07694" w:rsidRDefault="00B07694" w:rsidP="009209BD">
      <w:r>
        <w:t>A.330              B.180             C.150             D.</w:t>
      </w:r>
      <w:r w:rsidRPr="009209BD">
        <w:t>30</w:t>
      </w:r>
    </w:p>
    <w:p w:rsidR="00B07694" w:rsidRDefault="00B07694" w:rsidP="009209BD"/>
    <w:p w:rsidR="00B07694" w:rsidRDefault="00B07694" w:rsidP="009209BD"/>
    <w:p w:rsidR="00B07694" w:rsidRDefault="00B07694" w:rsidP="009209BD"/>
    <w:p w:rsidR="00B07694" w:rsidRDefault="00B07694" w:rsidP="009209BD"/>
    <w:p w:rsidR="00B07694" w:rsidRDefault="00B07694" w:rsidP="009209BD">
      <w:r>
        <w:rPr>
          <w:noProof/>
          <w:lang w:eastAsia="tr-TR"/>
        </w:rPr>
        <w:pict>
          <v:shape id="_x0000_s1076" type="#_x0000_t32" style="position:absolute;margin-left:39.4pt;margin-top:19.75pt;width:159.75pt;height:0;z-index:251683328" o:connectortype="straight">
            <v:stroke startarrow="block" endarrow="block"/>
          </v:shape>
        </w:pict>
      </w:r>
      <w:r w:rsidRPr="009209BD">
        <w:rPr>
          <w:b/>
          <w:i/>
          <w:u w:val="single"/>
        </w:rPr>
        <w:t>6.</w:t>
      </w:r>
      <w:r>
        <w:t xml:space="preserve">          Ankara                                               Bursa</w:t>
      </w:r>
    </w:p>
    <w:p w:rsidR="00B07694" w:rsidRDefault="00B07694" w:rsidP="009209BD"/>
    <w:p w:rsidR="00B07694" w:rsidRDefault="00B07694" w:rsidP="009209BD">
      <w:r>
        <w:t>Yiğit, saatte 90 km hızla, Ankara – Bursa arasını 6 saatte varıyor. Buna göre, Ankara Bursa arası kaç km’dir?</w:t>
      </w:r>
    </w:p>
    <w:p w:rsidR="00B07694" w:rsidRDefault="00B07694" w:rsidP="009209BD">
      <w:r>
        <w:t>A.630               B.540             C.720              D.560</w:t>
      </w:r>
    </w:p>
    <w:p w:rsidR="00B07694" w:rsidRDefault="00B07694" w:rsidP="009209BD"/>
    <w:p w:rsidR="00B07694" w:rsidRDefault="00B07694" w:rsidP="009209BD"/>
    <w:p w:rsidR="00B07694" w:rsidRDefault="00B07694" w:rsidP="009209BD"/>
    <w:p w:rsidR="00B07694" w:rsidRDefault="00B07694" w:rsidP="009209BD">
      <w:r w:rsidRPr="009209BD">
        <w:rPr>
          <w:b/>
          <w:i/>
          <w:u w:val="single"/>
        </w:rPr>
        <w:t>7.</w:t>
      </w:r>
      <w:r>
        <w:t xml:space="preserve">   “3 – 6 – 0 – 9” rakamlarını bir kere kullanarak oluşturulacak:</w:t>
      </w:r>
    </w:p>
    <w:p w:rsidR="00B07694" w:rsidRDefault="00B07694" w:rsidP="009209BD">
      <w:r>
        <w:t>A.en büyük sayı:</w:t>
      </w:r>
    </w:p>
    <w:p w:rsidR="00B07694" w:rsidRDefault="00B07694" w:rsidP="009209BD">
      <w:r>
        <w:t>B.en küçük sayı:</w:t>
      </w:r>
    </w:p>
    <w:p w:rsidR="00B07694" w:rsidRDefault="00B07694" w:rsidP="009209BD">
      <w:r>
        <w:t>C.en büyük sayı ile en küçük sayının toplamı:</w:t>
      </w:r>
    </w:p>
    <w:p w:rsidR="00B07694" w:rsidRPr="009209BD" w:rsidRDefault="00B07694">
      <w:r>
        <w:t>D.en büyük sayı ile en küçük sayının farkı:</w:t>
      </w:r>
    </w:p>
    <w:p w:rsidR="00B07694" w:rsidRDefault="00B07694" w:rsidP="009209BD">
      <w:pPr>
        <w:jc w:val="center"/>
        <w:rPr>
          <w:rFonts w:eastAsia="PMingLiU"/>
          <w:b/>
          <w:i/>
        </w:rPr>
      </w:pPr>
    </w:p>
    <w:p w:rsidR="00B07694" w:rsidRDefault="00B07694" w:rsidP="009209BD">
      <w:pPr>
        <w:jc w:val="center"/>
        <w:rPr>
          <w:rFonts w:eastAsia="PMingLiU"/>
          <w:b/>
          <w:i/>
        </w:rPr>
      </w:pPr>
      <w:hyperlink r:id="rId13" w:history="1">
        <w:r>
          <w:rPr>
            <w:rStyle w:val="Hyperlink"/>
            <w:rFonts w:ascii="Comic Sans MS" w:hAnsi="Comic Sans MS"/>
            <w:b/>
            <w:sz w:val="20"/>
            <w:szCs w:val="20"/>
          </w:rPr>
          <w:t>www.sorubak.com</w:t>
        </w:r>
      </w:hyperlink>
    </w:p>
    <w:p w:rsidR="00B07694" w:rsidRDefault="00B07694" w:rsidP="009209BD">
      <w:pPr>
        <w:jc w:val="center"/>
        <w:rPr>
          <w:rFonts w:eastAsia="PMingLiU"/>
          <w:b/>
          <w:i/>
        </w:rPr>
      </w:pPr>
    </w:p>
    <w:p w:rsidR="00B07694" w:rsidRDefault="00B07694" w:rsidP="009209BD">
      <w:pPr>
        <w:jc w:val="center"/>
        <w:rPr>
          <w:rFonts w:eastAsia="PMingLiU"/>
          <w:b/>
          <w:i/>
        </w:rPr>
      </w:pPr>
      <w:r w:rsidRPr="009209BD">
        <w:rPr>
          <w:rFonts w:eastAsia="PMingLiU"/>
          <w:b/>
          <w:i/>
        </w:rPr>
        <w:t>BAŞARILAR DİLERİM. KOLAY GELSİN. SORULARI DİKKATLİ OKU, SÜREYİ DİKKATLİ KULLAN.</w:t>
      </w:r>
    </w:p>
    <w:p w:rsidR="00B07694" w:rsidRPr="009209BD" w:rsidRDefault="00B07694" w:rsidP="009209BD">
      <w:pPr>
        <w:rPr>
          <w:rFonts w:eastAsia="PMingLiU"/>
          <w:b/>
          <w:i/>
        </w:rPr>
      </w:pPr>
    </w:p>
    <w:p w:rsidR="00B07694" w:rsidRDefault="00B07694">
      <w:pPr>
        <w:rPr>
          <w:rFonts w:eastAsia="PMingLiU"/>
        </w:rPr>
      </w:pPr>
    </w:p>
    <w:p w:rsidR="00B07694" w:rsidRPr="006A1E49" w:rsidRDefault="00B07694"/>
    <w:sectPr w:rsidR="00B07694" w:rsidRPr="006A1E49" w:rsidSect="00FF61EC">
      <w:footerReference w:type="default" r:id="rId14"/>
      <w:pgSz w:w="11906" w:h="16838"/>
      <w:pgMar w:top="1417" w:right="1417" w:bottom="1417" w:left="1417" w:header="708" w:footer="708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7694" w:rsidRDefault="00B07694" w:rsidP="006A1E49">
      <w:pPr>
        <w:spacing w:after="0" w:line="240" w:lineRule="auto"/>
      </w:pPr>
      <w:r>
        <w:separator/>
      </w:r>
    </w:p>
  </w:endnote>
  <w:endnote w:type="continuationSeparator" w:id="0">
    <w:p w:rsidR="00B07694" w:rsidRDefault="00B07694" w:rsidP="006A1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MingLiU">
    <w:altName w:val="¡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7694" w:rsidRDefault="00B07694">
    <w:pPr>
      <w:pStyle w:val="Footer"/>
    </w:pP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7694" w:rsidRDefault="00B07694" w:rsidP="006A1E49">
      <w:pPr>
        <w:spacing w:after="0" w:line="240" w:lineRule="auto"/>
      </w:pPr>
      <w:r>
        <w:separator/>
      </w:r>
    </w:p>
  </w:footnote>
  <w:footnote w:type="continuationSeparator" w:id="0">
    <w:p w:rsidR="00B07694" w:rsidRDefault="00B07694" w:rsidP="006A1E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112B"/>
    <w:rsid w:val="0003200F"/>
    <w:rsid w:val="000746CA"/>
    <w:rsid w:val="000B58CB"/>
    <w:rsid w:val="00130436"/>
    <w:rsid w:val="00163613"/>
    <w:rsid w:val="001F200D"/>
    <w:rsid w:val="00256B84"/>
    <w:rsid w:val="004774DD"/>
    <w:rsid w:val="006357CA"/>
    <w:rsid w:val="006A1E49"/>
    <w:rsid w:val="007242AF"/>
    <w:rsid w:val="007365DB"/>
    <w:rsid w:val="00767498"/>
    <w:rsid w:val="008D6459"/>
    <w:rsid w:val="009209BD"/>
    <w:rsid w:val="009431B8"/>
    <w:rsid w:val="00977974"/>
    <w:rsid w:val="00985B01"/>
    <w:rsid w:val="00A04711"/>
    <w:rsid w:val="00A325F0"/>
    <w:rsid w:val="00A85872"/>
    <w:rsid w:val="00B07694"/>
    <w:rsid w:val="00BF112B"/>
    <w:rsid w:val="00DB48A5"/>
    <w:rsid w:val="00E804B3"/>
    <w:rsid w:val="00E85381"/>
    <w:rsid w:val="00F5767E"/>
    <w:rsid w:val="00FF61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31B8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804B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E804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04B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6A1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A1E49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6A1E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A1E49"/>
    <w:rPr>
      <w:rFonts w:cs="Times New Roman"/>
    </w:rPr>
  </w:style>
  <w:style w:type="character" w:styleId="Hyperlink">
    <w:name w:val="Hyperlink"/>
    <w:basedOn w:val="DefaultParagraphFont"/>
    <w:uiPriority w:val="99"/>
    <w:rsid w:val="0076749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113</TotalTime>
  <Pages>3</Pages>
  <Words>555</Words>
  <Characters>3167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edanur</cp:lastModifiedBy>
  <cp:revision>6</cp:revision>
  <dcterms:created xsi:type="dcterms:W3CDTF">2011-04-25T20:25:00Z</dcterms:created>
  <dcterms:modified xsi:type="dcterms:W3CDTF">2012-04-08T16:43:00Z</dcterms:modified>
</cp:coreProperties>
</file>